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21" w:rsidRPr="00EA1E93" w:rsidRDefault="000F5021">
      <w:pPr>
        <w:spacing w:line="480" w:lineRule="exact"/>
        <w:rPr>
          <w:rFonts w:ascii="宋体"/>
          <w:b/>
          <w:bCs/>
          <w:sz w:val="30"/>
          <w:szCs w:val="30"/>
        </w:rPr>
      </w:pPr>
      <w:r w:rsidRPr="00EA1E93">
        <w:rPr>
          <w:rFonts w:ascii="宋体" w:hAnsi="宋体" w:hint="eastAsia"/>
          <w:b/>
          <w:color w:val="000000"/>
        </w:rPr>
        <w:t>附件</w:t>
      </w:r>
      <w:r w:rsidRPr="00EA1E93">
        <w:rPr>
          <w:rFonts w:ascii="宋体" w:hAnsi="宋体"/>
          <w:b/>
          <w:color w:val="000000"/>
        </w:rPr>
        <w:t>12</w:t>
      </w:r>
      <w:r w:rsidRPr="00EA1E93">
        <w:rPr>
          <w:rFonts w:ascii="宋体" w:hAnsi="宋体" w:hint="eastAsia"/>
          <w:b/>
          <w:color w:val="000000"/>
        </w:rPr>
        <w:t>：</w:t>
      </w:r>
    </w:p>
    <w:p w:rsidR="000F5021" w:rsidRDefault="000F5021">
      <w:pPr>
        <w:spacing w:line="520" w:lineRule="exact"/>
        <w:jc w:val="center"/>
        <w:rPr>
          <w:rFonts w:eastAsia="黑体"/>
          <w:b/>
          <w:bCs/>
          <w:sz w:val="30"/>
          <w:szCs w:val="30"/>
        </w:rPr>
      </w:pPr>
      <w:r>
        <w:rPr>
          <w:rFonts w:eastAsia="黑体" w:hint="eastAsia"/>
          <w:b/>
          <w:bCs/>
          <w:sz w:val="30"/>
          <w:szCs w:val="30"/>
        </w:rPr>
        <w:t>河南牧业经济学院</w:t>
      </w:r>
    </w:p>
    <w:p w:rsidR="000F5021" w:rsidRDefault="000F5021" w:rsidP="00207BF0">
      <w:pPr>
        <w:jc w:val="center"/>
        <w:rPr>
          <w:rFonts w:eastAsia="黑体"/>
          <w:b/>
          <w:bCs/>
          <w:sz w:val="30"/>
          <w:szCs w:val="30"/>
        </w:rPr>
      </w:pPr>
      <w:r>
        <w:rPr>
          <w:rFonts w:eastAsia="黑体"/>
          <w:b/>
          <w:bCs/>
          <w:sz w:val="30"/>
          <w:szCs w:val="30"/>
          <w:u w:val="single"/>
        </w:rPr>
        <w:t xml:space="preserve">    </w:t>
      </w:r>
      <w:r>
        <w:rPr>
          <w:rFonts w:eastAsia="黑体"/>
          <w:b/>
          <w:bCs/>
          <w:sz w:val="30"/>
          <w:szCs w:val="30"/>
        </w:rPr>
        <w:t xml:space="preserve"> </w:t>
      </w:r>
      <w:r>
        <w:rPr>
          <w:rFonts w:eastAsia="黑体" w:hint="eastAsia"/>
          <w:b/>
          <w:bCs/>
          <w:sz w:val="30"/>
          <w:szCs w:val="30"/>
        </w:rPr>
        <w:t>届毕业论文（设计）总结分析表</w:t>
      </w:r>
    </w:p>
    <w:tbl>
      <w:tblPr>
        <w:tblW w:w="8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82"/>
        <w:gridCol w:w="1303"/>
        <w:gridCol w:w="1217"/>
        <w:gridCol w:w="1080"/>
        <w:gridCol w:w="1260"/>
        <w:gridCol w:w="1260"/>
      </w:tblGrid>
      <w:tr w:rsidR="000F5021" w:rsidRPr="00173173" w:rsidTr="00D33AB3">
        <w:trPr>
          <w:cantSplit/>
          <w:trHeight w:val="489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专业名称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D33AB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b/>
                <w:szCs w:val="21"/>
              </w:rPr>
            </w:pPr>
            <w:r w:rsidRPr="00D33AB3">
              <w:rPr>
                <w:rFonts w:ascii="宋体" w:hAnsi="宋体" w:hint="eastAsia"/>
                <w:b/>
                <w:szCs w:val="21"/>
              </w:rPr>
              <w:t>合计</w:t>
            </w:r>
          </w:p>
        </w:tc>
      </w:tr>
      <w:tr w:rsidR="000F5021" w:rsidRPr="00173173" w:rsidTr="00D33AB3">
        <w:trPr>
          <w:cantSplit/>
          <w:trHeight w:val="497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学生人数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D33AB3">
        <w:trPr>
          <w:cantSplit/>
          <w:trHeight w:val="491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指导教师人数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D33AB3">
        <w:trPr>
          <w:cantSplit/>
          <w:trHeight w:val="396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课题数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bookmarkStart w:id="0" w:name="_GoBack"/>
            <w:bookmarkEnd w:id="0"/>
          </w:p>
        </w:tc>
      </w:tr>
      <w:tr w:rsidR="000F5021" w:rsidRPr="00173173" w:rsidTr="004412D3">
        <w:trPr>
          <w:cantSplit/>
          <w:trHeight w:val="555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社会实践课题占总课题比例</w:t>
            </w:r>
          </w:p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（不低于</w:t>
            </w:r>
            <w:r w:rsidRPr="00FB54F0">
              <w:rPr>
                <w:rFonts w:ascii="宋体" w:hAnsi="宋体"/>
                <w:b/>
                <w:szCs w:val="21"/>
              </w:rPr>
              <w:t>50%</w:t>
            </w:r>
            <w:r w:rsidRPr="00FB54F0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75"/>
        </w:trPr>
        <w:tc>
          <w:tcPr>
            <w:tcW w:w="828" w:type="dxa"/>
            <w:vMerge w:val="restart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课题来源</w:t>
            </w: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数量及比例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7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实习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数量及比例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7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工程实践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数量及比例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7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color w:val="000000"/>
                <w:szCs w:val="21"/>
              </w:rPr>
              <w:t>社会调查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数量及比例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7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173173">
              <w:rPr>
                <w:rFonts w:ascii="宋体" w:hAnsi="宋体" w:hint="eastAsia"/>
                <w:color w:val="000000"/>
                <w:szCs w:val="21"/>
              </w:rPr>
              <w:t>其他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173173">
              <w:rPr>
                <w:rFonts w:ascii="宋体" w:hAnsi="宋体" w:hint="eastAsia"/>
                <w:color w:val="000000"/>
                <w:szCs w:val="21"/>
              </w:rPr>
              <w:t>数量及比例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35"/>
        </w:trPr>
        <w:tc>
          <w:tcPr>
            <w:tcW w:w="828" w:type="dxa"/>
            <w:vMerge w:val="restart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指导教师</w:t>
            </w: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正高级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3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副高级或博士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3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中级或硕士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15"/>
        </w:trPr>
        <w:tc>
          <w:tcPr>
            <w:tcW w:w="828" w:type="dxa"/>
            <w:vMerge w:val="restart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学生成绩</w:t>
            </w: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优秀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1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良好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1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中等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1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及格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315"/>
        </w:trPr>
        <w:tc>
          <w:tcPr>
            <w:tcW w:w="828" w:type="dxa"/>
            <w:vMerge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不及格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17317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58"/>
        </w:trPr>
        <w:tc>
          <w:tcPr>
            <w:tcW w:w="828" w:type="dxa"/>
            <w:vMerge w:val="restart"/>
            <w:vAlign w:val="center"/>
          </w:tcPr>
          <w:p w:rsidR="000F5021" w:rsidRPr="00FB54F0" w:rsidRDefault="000F5021" w:rsidP="00354ED5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论文检测</w:t>
            </w:r>
          </w:p>
        </w:tc>
        <w:tc>
          <w:tcPr>
            <w:tcW w:w="1482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一次检测通过</w:t>
            </w:r>
          </w:p>
        </w:tc>
        <w:tc>
          <w:tcPr>
            <w:tcW w:w="1303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64"/>
        </w:trPr>
        <w:tc>
          <w:tcPr>
            <w:tcW w:w="828" w:type="dxa"/>
            <w:vMerge/>
            <w:vAlign w:val="center"/>
          </w:tcPr>
          <w:p w:rsidR="000F5021" w:rsidRDefault="000F5021" w:rsidP="00354ED5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二次检测通过</w:t>
            </w:r>
          </w:p>
        </w:tc>
        <w:tc>
          <w:tcPr>
            <w:tcW w:w="1303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464"/>
        </w:trPr>
        <w:tc>
          <w:tcPr>
            <w:tcW w:w="828" w:type="dxa"/>
            <w:vMerge/>
            <w:vAlign w:val="center"/>
          </w:tcPr>
          <w:p w:rsidR="000F5021" w:rsidRDefault="000F5021" w:rsidP="00354ED5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推迟答辩</w:t>
            </w:r>
          </w:p>
        </w:tc>
        <w:tc>
          <w:tcPr>
            <w:tcW w:w="1303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D33AB3"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D33AB3">
        <w:trPr>
          <w:cantSplit/>
          <w:trHeight w:val="435"/>
        </w:trPr>
        <w:tc>
          <w:tcPr>
            <w:tcW w:w="828" w:type="dxa"/>
            <w:vMerge/>
            <w:vAlign w:val="center"/>
          </w:tcPr>
          <w:p w:rsidR="000F5021" w:rsidRDefault="000F5021" w:rsidP="00354ED5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Pr="00D33AB3" w:rsidRDefault="000F5021" w:rsidP="00D33AB3"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 w:rsidRPr="00D33AB3">
              <w:rPr>
                <w:rFonts w:ascii="宋体" w:hAnsi="宋体" w:hint="eastAsia"/>
                <w:szCs w:val="21"/>
              </w:rPr>
              <w:t>取消申请学位资格</w:t>
            </w:r>
          </w:p>
        </w:tc>
        <w:tc>
          <w:tcPr>
            <w:tcW w:w="1303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450616">
        <w:trPr>
          <w:cantSplit/>
          <w:trHeight w:val="507"/>
        </w:trPr>
        <w:tc>
          <w:tcPr>
            <w:tcW w:w="828" w:type="dxa"/>
            <w:vMerge/>
            <w:vAlign w:val="center"/>
          </w:tcPr>
          <w:p w:rsidR="000F5021" w:rsidRDefault="000F5021" w:rsidP="00354ED5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教育厅抽检</w:t>
            </w:r>
          </w:p>
        </w:tc>
        <w:tc>
          <w:tcPr>
            <w:tcW w:w="1303" w:type="dxa"/>
            <w:vAlign w:val="center"/>
          </w:tcPr>
          <w:p w:rsidR="000F5021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人数及比例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D33AB3">
        <w:trPr>
          <w:cantSplit/>
          <w:trHeight w:val="529"/>
        </w:trPr>
        <w:tc>
          <w:tcPr>
            <w:tcW w:w="3613" w:type="dxa"/>
            <w:gridSpan w:val="3"/>
            <w:vAlign w:val="center"/>
          </w:tcPr>
          <w:p w:rsidR="000F5021" w:rsidRPr="00FB54F0" w:rsidRDefault="000F5021" w:rsidP="00483B5B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毕业论文（设计）生均经费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0F5021" w:rsidRPr="00173173" w:rsidTr="00D33AB3">
        <w:trPr>
          <w:cantSplit/>
          <w:trHeight w:val="381"/>
        </w:trPr>
        <w:tc>
          <w:tcPr>
            <w:tcW w:w="3613" w:type="dxa"/>
            <w:gridSpan w:val="3"/>
            <w:vAlign w:val="center"/>
          </w:tcPr>
          <w:p w:rsidR="000F5021" w:rsidRPr="00FB54F0" w:rsidRDefault="000F5021">
            <w:pPr>
              <w:spacing w:line="280" w:lineRule="exact"/>
              <w:jc w:val="center"/>
              <w:rPr>
                <w:rFonts w:ascii="宋体"/>
                <w:b/>
                <w:szCs w:val="21"/>
              </w:rPr>
            </w:pPr>
            <w:r w:rsidRPr="00FB54F0">
              <w:rPr>
                <w:rFonts w:ascii="宋体" w:hAnsi="宋体" w:hint="eastAsia"/>
                <w:b/>
                <w:szCs w:val="21"/>
              </w:rPr>
              <w:t>备注</w:t>
            </w:r>
          </w:p>
        </w:tc>
        <w:tc>
          <w:tcPr>
            <w:tcW w:w="1217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F5021" w:rsidRPr="00173173" w:rsidRDefault="000F5021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</w:tbl>
    <w:p w:rsidR="000F5021" w:rsidRPr="00FB54F0" w:rsidRDefault="000F5021" w:rsidP="004412D3">
      <w:pPr>
        <w:spacing w:line="440" w:lineRule="exact"/>
        <w:rPr>
          <w:rFonts w:ascii="宋体"/>
          <w:b/>
          <w:color w:val="000000"/>
          <w:szCs w:val="21"/>
        </w:rPr>
      </w:pPr>
      <w:r w:rsidRPr="00FB54F0">
        <w:rPr>
          <w:rFonts w:ascii="宋体" w:hAnsi="宋体" w:hint="eastAsia"/>
          <w:b/>
          <w:color w:val="000000"/>
          <w:szCs w:val="21"/>
        </w:rPr>
        <w:t>填表人签字：</w:t>
      </w:r>
    </w:p>
    <w:p w:rsidR="000F5021" w:rsidRPr="00FB54F0" w:rsidRDefault="000F5021" w:rsidP="004412D3">
      <w:pPr>
        <w:spacing w:line="440" w:lineRule="exact"/>
        <w:rPr>
          <w:rFonts w:ascii="宋体"/>
          <w:b/>
          <w:color w:val="000000"/>
          <w:szCs w:val="21"/>
        </w:rPr>
      </w:pPr>
      <w:r w:rsidRPr="00FB54F0">
        <w:rPr>
          <w:rFonts w:ascii="宋体" w:hAnsi="宋体" w:hint="eastAsia"/>
          <w:b/>
          <w:color w:val="000000"/>
          <w:szCs w:val="21"/>
        </w:rPr>
        <w:t>院</w:t>
      </w:r>
      <w:r w:rsidRPr="00FB54F0">
        <w:rPr>
          <w:rFonts w:ascii="宋体" w:hAnsi="宋体"/>
          <w:b/>
          <w:color w:val="000000"/>
          <w:szCs w:val="21"/>
        </w:rPr>
        <w:t>(</w:t>
      </w:r>
      <w:r w:rsidRPr="00FB54F0">
        <w:rPr>
          <w:rFonts w:ascii="宋体" w:hAnsi="宋体" w:hint="eastAsia"/>
          <w:b/>
          <w:color w:val="000000"/>
          <w:szCs w:val="21"/>
        </w:rPr>
        <w:t>系</w:t>
      </w:r>
      <w:r w:rsidRPr="00FB54F0">
        <w:rPr>
          <w:rFonts w:ascii="宋体" w:hAnsi="宋体"/>
          <w:b/>
          <w:color w:val="000000"/>
          <w:szCs w:val="21"/>
        </w:rPr>
        <w:t>)</w:t>
      </w:r>
      <w:r w:rsidRPr="00FB54F0">
        <w:rPr>
          <w:rFonts w:ascii="宋体" w:hAnsi="宋体" w:hint="eastAsia"/>
          <w:b/>
          <w:color w:val="000000"/>
          <w:szCs w:val="21"/>
        </w:rPr>
        <w:t>负责人签字：</w:t>
      </w:r>
    </w:p>
    <w:p w:rsidR="000F5021" w:rsidRPr="00FB54F0" w:rsidRDefault="000F5021" w:rsidP="004412D3">
      <w:pPr>
        <w:spacing w:line="440" w:lineRule="exact"/>
        <w:rPr>
          <w:b/>
        </w:rPr>
      </w:pPr>
      <w:r w:rsidRPr="00FB54F0">
        <w:rPr>
          <w:rFonts w:ascii="宋体" w:hAnsi="宋体" w:hint="eastAsia"/>
          <w:b/>
          <w:color w:val="000000"/>
          <w:szCs w:val="21"/>
        </w:rPr>
        <w:t>院（系）盖章</w:t>
      </w:r>
      <w:r w:rsidRPr="00FB54F0">
        <w:rPr>
          <w:rFonts w:ascii="宋体" w:hAnsi="宋体" w:hint="eastAsia"/>
          <w:b/>
          <w:szCs w:val="21"/>
        </w:rPr>
        <w:t>：</w:t>
      </w:r>
      <w:r w:rsidRPr="00FB54F0">
        <w:rPr>
          <w:rFonts w:ascii="宋体" w:hAnsi="宋体"/>
          <w:b/>
          <w:szCs w:val="21"/>
        </w:rPr>
        <w:t xml:space="preserve">                                                 </w:t>
      </w:r>
      <w:r w:rsidRPr="00FB54F0">
        <w:rPr>
          <w:rFonts w:ascii="宋体" w:hAnsi="宋体" w:hint="eastAsia"/>
          <w:b/>
          <w:szCs w:val="21"/>
        </w:rPr>
        <w:t>年</w:t>
      </w:r>
      <w:r w:rsidRPr="00FB54F0">
        <w:rPr>
          <w:rFonts w:ascii="宋体" w:hAnsi="宋体"/>
          <w:b/>
          <w:szCs w:val="21"/>
        </w:rPr>
        <w:t xml:space="preserve">    </w:t>
      </w:r>
      <w:r w:rsidRPr="00FB54F0">
        <w:rPr>
          <w:rFonts w:ascii="宋体" w:hAnsi="宋体" w:hint="eastAsia"/>
          <w:b/>
          <w:szCs w:val="21"/>
        </w:rPr>
        <w:t>月</w:t>
      </w:r>
      <w:r w:rsidRPr="00FB54F0">
        <w:rPr>
          <w:rFonts w:ascii="宋体" w:hAnsi="宋体"/>
          <w:b/>
          <w:szCs w:val="21"/>
        </w:rPr>
        <w:t xml:space="preserve">    </w:t>
      </w:r>
      <w:r w:rsidRPr="00FB54F0">
        <w:rPr>
          <w:rFonts w:ascii="宋体" w:hAnsi="宋体" w:hint="eastAsia"/>
          <w:b/>
          <w:szCs w:val="21"/>
        </w:rPr>
        <w:t>日</w:t>
      </w:r>
    </w:p>
    <w:sectPr w:rsidR="000F5021" w:rsidRPr="00FB54F0" w:rsidSect="00173173">
      <w:pgSz w:w="11906" w:h="16838"/>
      <w:pgMar w:top="1474" w:right="1701" w:bottom="147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21" w:rsidRDefault="000F5021" w:rsidP="00F5154B">
      <w:r>
        <w:separator/>
      </w:r>
    </w:p>
  </w:endnote>
  <w:endnote w:type="continuationSeparator" w:id="0">
    <w:p w:rsidR="000F5021" w:rsidRDefault="000F5021" w:rsidP="00F51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21" w:rsidRDefault="000F5021" w:rsidP="00F5154B">
      <w:r>
        <w:separator/>
      </w:r>
    </w:p>
  </w:footnote>
  <w:footnote w:type="continuationSeparator" w:id="0">
    <w:p w:rsidR="000F5021" w:rsidRDefault="000F5021" w:rsidP="00F515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AB4"/>
    <w:rsid w:val="000024FB"/>
    <w:rsid w:val="000150C0"/>
    <w:rsid w:val="000209C3"/>
    <w:rsid w:val="00023519"/>
    <w:rsid w:val="00030E23"/>
    <w:rsid w:val="00031EE0"/>
    <w:rsid w:val="00035A02"/>
    <w:rsid w:val="00035B9F"/>
    <w:rsid w:val="00036F21"/>
    <w:rsid w:val="00037C75"/>
    <w:rsid w:val="00042658"/>
    <w:rsid w:val="00042E66"/>
    <w:rsid w:val="0004345F"/>
    <w:rsid w:val="00044623"/>
    <w:rsid w:val="00045388"/>
    <w:rsid w:val="000550E7"/>
    <w:rsid w:val="00056AED"/>
    <w:rsid w:val="000660F6"/>
    <w:rsid w:val="00072FBB"/>
    <w:rsid w:val="00076269"/>
    <w:rsid w:val="00077FDB"/>
    <w:rsid w:val="00083720"/>
    <w:rsid w:val="0008577E"/>
    <w:rsid w:val="000869F7"/>
    <w:rsid w:val="000874F5"/>
    <w:rsid w:val="00091818"/>
    <w:rsid w:val="00096C9D"/>
    <w:rsid w:val="0009723B"/>
    <w:rsid w:val="000A052A"/>
    <w:rsid w:val="000A1CA9"/>
    <w:rsid w:val="000A32FD"/>
    <w:rsid w:val="000A7BFD"/>
    <w:rsid w:val="000B0230"/>
    <w:rsid w:val="000B3738"/>
    <w:rsid w:val="000B4B3F"/>
    <w:rsid w:val="000B5C02"/>
    <w:rsid w:val="000C17BC"/>
    <w:rsid w:val="000C334E"/>
    <w:rsid w:val="000C45B3"/>
    <w:rsid w:val="000D33F8"/>
    <w:rsid w:val="000D5228"/>
    <w:rsid w:val="000D6D1B"/>
    <w:rsid w:val="000D7176"/>
    <w:rsid w:val="000F5021"/>
    <w:rsid w:val="0010007A"/>
    <w:rsid w:val="00105668"/>
    <w:rsid w:val="00107237"/>
    <w:rsid w:val="00107D43"/>
    <w:rsid w:val="00110B9A"/>
    <w:rsid w:val="00121A44"/>
    <w:rsid w:val="001344EB"/>
    <w:rsid w:val="00136BE3"/>
    <w:rsid w:val="001462EA"/>
    <w:rsid w:val="00151C45"/>
    <w:rsid w:val="00153A43"/>
    <w:rsid w:val="00155695"/>
    <w:rsid w:val="00163097"/>
    <w:rsid w:val="00171171"/>
    <w:rsid w:val="00172FE7"/>
    <w:rsid w:val="00173173"/>
    <w:rsid w:val="001926CE"/>
    <w:rsid w:val="0019348A"/>
    <w:rsid w:val="001A0FE6"/>
    <w:rsid w:val="001A3CC9"/>
    <w:rsid w:val="001A7168"/>
    <w:rsid w:val="001C2BC7"/>
    <w:rsid w:val="001E2BF6"/>
    <w:rsid w:val="001E5D1A"/>
    <w:rsid w:val="002012AC"/>
    <w:rsid w:val="002037F9"/>
    <w:rsid w:val="002054DF"/>
    <w:rsid w:val="00207A36"/>
    <w:rsid w:val="00207BF0"/>
    <w:rsid w:val="00214175"/>
    <w:rsid w:val="00226556"/>
    <w:rsid w:val="00226FFC"/>
    <w:rsid w:val="00233BC0"/>
    <w:rsid w:val="002348F5"/>
    <w:rsid w:val="00236ACA"/>
    <w:rsid w:val="00237C7C"/>
    <w:rsid w:val="002477C8"/>
    <w:rsid w:val="002516A1"/>
    <w:rsid w:val="00254AC4"/>
    <w:rsid w:val="00254EDC"/>
    <w:rsid w:val="00264123"/>
    <w:rsid w:val="00264444"/>
    <w:rsid w:val="0026664E"/>
    <w:rsid w:val="00267E6B"/>
    <w:rsid w:val="00271A3A"/>
    <w:rsid w:val="00277A37"/>
    <w:rsid w:val="002825A4"/>
    <w:rsid w:val="0028735B"/>
    <w:rsid w:val="00296E20"/>
    <w:rsid w:val="002A4D35"/>
    <w:rsid w:val="002A5A77"/>
    <w:rsid w:val="002A6F78"/>
    <w:rsid w:val="002B32EA"/>
    <w:rsid w:val="002B79CA"/>
    <w:rsid w:val="002C08E0"/>
    <w:rsid w:val="002C35F4"/>
    <w:rsid w:val="002C45AF"/>
    <w:rsid w:val="002C76B2"/>
    <w:rsid w:val="002D1588"/>
    <w:rsid w:val="002D305B"/>
    <w:rsid w:val="002D7EAA"/>
    <w:rsid w:val="002E6C75"/>
    <w:rsid w:val="002E6E79"/>
    <w:rsid w:val="002E77FA"/>
    <w:rsid w:val="002F0C24"/>
    <w:rsid w:val="002F6143"/>
    <w:rsid w:val="00305F55"/>
    <w:rsid w:val="00313849"/>
    <w:rsid w:val="00314F64"/>
    <w:rsid w:val="00320F2E"/>
    <w:rsid w:val="003221D6"/>
    <w:rsid w:val="00324079"/>
    <w:rsid w:val="003305A1"/>
    <w:rsid w:val="0034042B"/>
    <w:rsid w:val="00344DA8"/>
    <w:rsid w:val="00351104"/>
    <w:rsid w:val="00354ED5"/>
    <w:rsid w:val="0036013D"/>
    <w:rsid w:val="003638B2"/>
    <w:rsid w:val="00366B1A"/>
    <w:rsid w:val="0036793D"/>
    <w:rsid w:val="0038674A"/>
    <w:rsid w:val="00392D92"/>
    <w:rsid w:val="00393C72"/>
    <w:rsid w:val="003A5384"/>
    <w:rsid w:val="003A7BC4"/>
    <w:rsid w:val="003B0BA3"/>
    <w:rsid w:val="003B178D"/>
    <w:rsid w:val="003C7D7C"/>
    <w:rsid w:val="003D3089"/>
    <w:rsid w:val="003D489B"/>
    <w:rsid w:val="003D5E1F"/>
    <w:rsid w:val="003E0F3D"/>
    <w:rsid w:val="003E2E72"/>
    <w:rsid w:val="003E5414"/>
    <w:rsid w:val="003F0AC0"/>
    <w:rsid w:val="003F1BF0"/>
    <w:rsid w:val="003F1EC1"/>
    <w:rsid w:val="003F2E6C"/>
    <w:rsid w:val="003F583B"/>
    <w:rsid w:val="003F6E61"/>
    <w:rsid w:val="00404ED8"/>
    <w:rsid w:val="0041296D"/>
    <w:rsid w:val="00417099"/>
    <w:rsid w:val="004203CE"/>
    <w:rsid w:val="00423D96"/>
    <w:rsid w:val="004412D3"/>
    <w:rsid w:val="00443ECB"/>
    <w:rsid w:val="004477A9"/>
    <w:rsid w:val="00450616"/>
    <w:rsid w:val="00454962"/>
    <w:rsid w:val="00456665"/>
    <w:rsid w:val="0045782D"/>
    <w:rsid w:val="00460BF7"/>
    <w:rsid w:val="00461A44"/>
    <w:rsid w:val="004634C2"/>
    <w:rsid w:val="004655DE"/>
    <w:rsid w:val="00465CCE"/>
    <w:rsid w:val="004674A5"/>
    <w:rsid w:val="004719A1"/>
    <w:rsid w:val="00472EFE"/>
    <w:rsid w:val="00474DE2"/>
    <w:rsid w:val="0047526A"/>
    <w:rsid w:val="00480E30"/>
    <w:rsid w:val="00483B5B"/>
    <w:rsid w:val="004855C4"/>
    <w:rsid w:val="00485BB4"/>
    <w:rsid w:val="0048739E"/>
    <w:rsid w:val="00496D0A"/>
    <w:rsid w:val="004A2D84"/>
    <w:rsid w:val="004B3A78"/>
    <w:rsid w:val="004B43A1"/>
    <w:rsid w:val="004D66C0"/>
    <w:rsid w:val="004E0FB1"/>
    <w:rsid w:val="00500B7D"/>
    <w:rsid w:val="005109B5"/>
    <w:rsid w:val="00511F32"/>
    <w:rsid w:val="005427F4"/>
    <w:rsid w:val="005443D9"/>
    <w:rsid w:val="0054499B"/>
    <w:rsid w:val="0055715A"/>
    <w:rsid w:val="00560AED"/>
    <w:rsid w:val="00561DC1"/>
    <w:rsid w:val="00561EEA"/>
    <w:rsid w:val="00567042"/>
    <w:rsid w:val="00571E91"/>
    <w:rsid w:val="00576332"/>
    <w:rsid w:val="005814A0"/>
    <w:rsid w:val="00581C81"/>
    <w:rsid w:val="0058495E"/>
    <w:rsid w:val="00590A44"/>
    <w:rsid w:val="00590DD6"/>
    <w:rsid w:val="00591D02"/>
    <w:rsid w:val="00591D8A"/>
    <w:rsid w:val="005A1A03"/>
    <w:rsid w:val="005B4D42"/>
    <w:rsid w:val="005B79FC"/>
    <w:rsid w:val="005C03B7"/>
    <w:rsid w:val="005C1B13"/>
    <w:rsid w:val="005C29C5"/>
    <w:rsid w:val="005C4AF7"/>
    <w:rsid w:val="005D7F4F"/>
    <w:rsid w:val="005E467E"/>
    <w:rsid w:val="005E4B56"/>
    <w:rsid w:val="005F1DED"/>
    <w:rsid w:val="005F3BE9"/>
    <w:rsid w:val="005F5EEF"/>
    <w:rsid w:val="005F6861"/>
    <w:rsid w:val="00602629"/>
    <w:rsid w:val="00603CBC"/>
    <w:rsid w:val="00604709"/>
    <w:rsid w:val="00604885"/>
    <w:rsid w:val="00611B4D"/>
    <w:rsid w:val="006126DB"/>
    <w:rsid w:val="00622EAA"/>
    <w:rsid w:val="006244E2"/>
    <w:rsid w:val="006246C2"/>
    <w:rsid w:val="00627A7E"/>
    <w:rsid w:val="0063126C"/>
    <w:rsid w:val="00632113"/>
    <w:rsid w:val="006327AB"/>
    <w:rsid w:val="00636635"/>
    <w:rsid w:val="00641EDF"/>
    <w:rsid w:val="00643AB4"/>
    <w:rsid w:val="0065234A"/>
    <w:rsid w:val="00662515"/>
    <w:rsid w:val="006640CC"/>
    <w:rsid w:val="00665855"/>
    <w:rsid w:val="006755CB"/>
    <w:rsid w:val="006762C4"/>
    <w:rsid w:val="006821E4"/>
    <w:rsid w:val="00682A74"/>
    <w:rsid w:val="00685045"/>
    <w:rsid w:val="00690E48"/>
    <w:rsid w:val="00690E92"/>
    <w:rsid w:val="006935A4"/>
    <w:rsid w:val="00693A96"/>
    <w:rsid w:val="0069703D"/>
    <w:rsid w:val="006A0B8A"/>
    <w:rsid w:val="006A606C"/>
    <w:rsid w:val="006B2D30"/>
    <w:rsid w:val="006C03AA"/>
    <w:rsid w:val="006C2044"/>
    <w:rsid w:val="006C4E12"/>
    <w:rsid w:val="006E11E6"/>
    <w:rsid w:val="006E1865"/>
    <w:rsid w:val="006E5A64"/>
    <w:rsid w:val="006F00F8"/>
    <w:rsid w:val="006F2B78"/>
    <w:rsid w:val="006F3490"/>
    <w:rsid w:val="00706D7E"/>
    <w:rsid w:val="00707362"/>
    <w:rsid w:val="0071472C"/>
    <w:rsid w:val="00715200"/>
    <w:rsid w:val="007222D2"/>
    <w:rsid w:val="00723728"/>
    <w:rsid w:val="007262C6"/>
    <w:rsid w:val="007357A3"/>
    <w:rsid w:val="00737B42"/>
    <w:rsid w:val="00741066"/>
    <w:rsid w:val="00745703"/>
    <w:rsid w:val="00747D0F"/>
    <w:rsid w:val="007516CF"/>
    <w:rsid w:val="00755BB5"/>
    <w:rsid w:val="007620A6"/>
    <w:rsid w:val="00765A86"/>
    <w:rsid w:val="00774F96"/>
    <w:rsid w:val="00780A29"/>
    <w:rsid w:val="00782514"/>
    <w:rsid w:val="00790417"/>
    <w:rsid w:val="007A7C9F"/>
    <w:rsid w:val="007A7E9C"/>
    <w:rsid w:val="007C221B"/>
    <w:rsid w:val="007C4857"/>
    <w:rsid w:val="007C4FC7"/>
    <w:rsid w:val="007C516E"/>
    <w:rsid w:val="007C6562"/>
    <w:rsid w:val="007C7D0B"/>
    <w:rsid w:val="007D7A79"/>
    <w:rsid w:val="007E0C3F"/>
    <w:rsid w:val="007E642A"/>
    <w:rsid w:val="007F42C1"/>
    <w:rsid w:val="007F5F1D"/>
    <w:rsid w:val="00801FBC"/>
    <w:rsid w:val="0080789C"/>
    <w:rsid w:val="00812BBC"/>
    <w:rsid w:val="00816843"/>
    <w:rsid w:val="008200E8"/>
    <w:rsid w:val="00831AEA"/>
    <w:rsid w:val="0083384F"/>
    <w:rsid w:val="00834A65"/>
    <w:rsid w:val="008401D5"/>
    <w:rsid w:val="008448CC"/>
    <w:rsid w:val="00846596"/>
    <w:rsid w:val="0086572F"/>
    <w:rsid w:val="0086736D"/>
    <w:rsid w:val="00887BB1"/>
    <w:rsid w:val="00887CA0"/>
    <w:rsid w:val="00894847"/>
    <w:rsid w:val="00896AD4"/>
    <w:rsid w:val="008A03CE"/>
    <w:rsid w:val="008A12AC"/>
    <w:rsid w:val="008A79D7"/>
    <w:rsid w:val="008B0D6E"/>
    <w:rsid w:val="008B1FF6"/>
    <w:rsid w:val="008B34B8"/>
    <w:rsid w:val="008C24BC"/>
    <w:rsid w:val="008C26E2"/>
    <w:rsid w:val="008C3309"/>
    <w:rsid w:val="008D5E2F"/>
    <w:rsid w:val="008D63F7"/>
    <w:rsid w:val="008E6712"/>
    <w:rsid w:val="008F0F99"/>
    <w:rsid w:val="008F15E7"/>
    <w:rsid w:val="008F2148"/>
    <w:rsid w:val="008F74B8"/>
    <w:rsid w:val="00911F37"/>
    <w:rsid w:val="009154E4"/>
    <w:rsid w:val="0091617C"/>
    <w:rsid w:val="009205DD"/>
    <w:rsid w:val="00922028"/>
    <w:rsid w:val="0092319D"/>
    <w:rsid w:val="009313E0"/>
    <w:rsid w:val="009369E8"/>
    <w:rsid w:val="00937FAE"/>
    <w:rsid w:val="0094493C"/>
    <w:rsid w:val="00956556"/>
    <w:rsid w:val="009626F2"/>
    <w:rsid w:val="00966DA4"/>
    <w:rsid w:val="00986AA4"/>
    <w:rsid w:val="00992C96"/>
    <w:rsid w:val="00996936"/>
    <w:rsid w:val="009A1ED4"/>
    <w:rsid w:val="009A4318"/>
    <w:rsid w:val="009A4E01"/>
    <w:rsid w:val="009A6A7F"/>
    <w:rsid w:val="009B3EA8"/>
    <w:rsid w:val="009C51E3"/>
    <w:rsid w:val="009C65D3"/>
    <w:rsid w:val="009D01B5"/>
    <w:rsid w:val="009D196B"/>
    <w:rsid w:val="009D6E0D"/>
    <w:rsid w:val="009D7A6A"/>
    <w:rsid w:val="009E6DBC"/>
    <w:rsid w:val="009F093F"/>
    <w:rsid w:val="009F5DF3"/>
    <w:rsid w:val="009F630C"/>
    <w:rsid w:val="00A00C68"/>
    <w:rsid w:val="00A02076"/>
    <w:rsid w:val="00A1208C"/>
    <w:rsid w:val="00A157EB"/>
    <w:rsid w:val="00A322C5"/>
    <w:rsid w:val="00A325C4"/>
    <w:rsid w:val="00A3777E"/>
    <w:rsid w:val="00A43A9B"/>
    <w:rsid w:val="00A51511"/>
    <w:rsid w:val="00A5749F"/>
    <w:rsid w:val="00A61E3E"/>
    <w:rsid w:val="00A6261C"/>
    <w:rsid w:val="00A64080"/>
    <w:rsid w:val="00A66FD1"/>
    <w:rsid w:val="00A70F1A"/>
    <w:rsid w:val="00A772E9"/>
    <w:rsid w:val="00A85A0D"/>
    <w:rsid w:val="00A87289"/>
    <w:rsid w:val="00A9001F"/>
    <w:rsid w:val="00A920C9"/>
    <w:rsid w:val="00A9259E"/>
    <w:rsid w:val="00A933CB"/>
    <w:rsid w:val="00A94616"/>
    <w:rsid w:val="00AA0558"/>
    <w:rsid w:val="00AA19C4"/>
    <w:rsid w:val="00AA5F50"/>
    <w:rsid w:val="00AB4817"/>
    <w:rsid w:val="00AB6663"/>
    <w:rsid w:val="00AC3C69"/>
    <w:rsid w:val="00AC49AE"/>
    <w:rsid w:val="00AC4A07"/>
    <w:rsid w:val="00AD170C"/>
    <w:rsid w:val="00AD4C4D"/>
    <w:rsid w:val="00AD54DD"/>
    <w:rsid w:val="00AE6CFE"/>
    <w:rsid w:val="00AE7C09"/>
    <w:rsid w:val="00AF58B3"/>
    <w:rsid w:val="00AF60AB"/>
    <w:rsid w:val="00B02D9C"/>
    <w:rsid w:val="00B1064C"/>
    <w:rsid w:val="00B1247B"/>
    <w:rsid w:val="00B14DB5"/>
    <w:rsid w:val="00B14E1E"/>
    <w:rsid w:val="00B26299"/>
    <w:rsid w:val="00B27999"/>
    <w:rsid w:val="00B27F2D"/>
    <w:rsid w:val="00B33008"/>
    <w:rsid w:val="00B342D6"/>
    <w:rsid w:val="00B40C13"/>
    <w:rsid w:val="00B42892"/>
    <w:rsid w:val="00B44E45"/>
    <w:rsid w:val="00B4677D"/>
    <w:rsid w:val="00B46F1A"/>
    <w:rsid w:val="00B605D4"/>
    <w:rsid w:val="00B625E8"/>
    <w:rsid w:val="00B65AB5"/>
    <w:rsid w:val="00B756F9"/>
    <w:rsid w:val="00B770E3"/>
    <w:rsid w:val="00B8759D"/>
    <w:rsid w:val="00B90780"/>
    <w:rsid w:val="00B942DF"/>
    <w:rsid w:val="00BA6067"/>
    <w:rsid w:val="00BB069A"/>
    <w:rsid w:val="00BB1AD0"/>
    <w:rsid w:val="00BB3135"/>
    <w:rsid w:val="00BB4C1B"/>
    <w:rsid w:val="00BB79EA"/>
    <w:rsid w:val="00BC175A"/>
    <w:rsid w:val="00BC1EA3"/>
    <w:rsid w:val="00BD3EF2"/>
    <w:rsid w:val="00BE62E9"/>
    <w:rsid w:val="00BE649C"/>
    <w:rsid w:val="00C0046D"/>
    <w:rsid w:val="00C02824"/>
    <w:rsid w:val="00C034D0"/>
    <w:rsid w:val="00C15146"/>
    <w:rsid w:val="00C170B2"/>
    <w:rsid w:val="00C20A70"/>
    <w:rsid w:val="00C33B57"/>
    <w:rsid w:val="00C3758C"/>
    <w:rsid w:val="00C37BB5"/>
    <w:rsid w:val="00C42FAA"/>
    <w:rsid w:val="00C47449"/>
    <w:rsid w:val="00C47883"/>
    <w:rsid w:val="00C50DEB"/>
    <w:rsid w:val="00C517FC"/>
    <w:rsid w:val="00C51E85"/>
    <w:rsid w:val="00C531D0"/>
    <w:rsid w:val="00C56179"/>
    <w:rsid w:val="00C60A68"/>
    <w:rsid w:val="00C66AEA"/>
    <w:rsid w:val="00C66D51"/>
    <w:rsid w:val="00C6765E"/>
    <w:rsid w:val="00C74EAC"/>
    <w:rsid w:val="00C77F05"/>
    <w:rsid w:val="00C84ECA"/>
    <w:rsid w:val="00C96934"/>
    <w:rsid w:val="00C978E6"/>
    <w:rsid w:val="00CA6B73"/>
    <w:rsid w:val="00CB12D8"/>
    <w:rsid w:val="00CB133F"/>
    <w:rsid w:val="00CB1CF5"/>
    <w:rsid w:val="00CB5EC3"/>
    <w:rsid w:val="00CC62B6"/>
    <w:rsid w:val="00CD4C0C"/>
    <w:rsid w:val="00CD4F72"/>
    <w:rsid w:val="00CD6B7C"/>
    <w:rsid w:val="00CD731D"/>
    <w:rsid w:val="00CE0445"/>
    <w:rsid w:val="00CE2867"/>
    <w:rsid w:val="00CE2E25"/>
    <w:rsid w:val="00CE4711"/>
    <w:rsid w:val="00CF10CE"/>
    <w:rsid w:val="00CF27C2"/>
    <w:rsid w:val="00CF5C6B"/>
    <w:rsid w:val="00D11C30"/>
    <w:rsid w:val="00D13432"/>
    <w:rsid w:val="00D160B1"/>
    <w:rsid w:val="00D200B6"/>
    <w:rsid w:val="00D21396"/>
    <w:rsid w:val="00D33AB3"/>
    <w:rsid w:val="00D35C75"/>
    <w:rsid w:val="00D3748B"/>
    <w:rsid w:val="00D3765E"/>
    <w:rsid w:val="00D411B1"/>
    <w:rsid w:val="00D56DC7"/>
    <w:rsid w:val="00D57E57"/>
    <w:rsid w:val="00D60FC7"/>
    <w:rsid w:val="00D625DF"/>
    <w:rsid w:val="00D62F1C"/>
    <w:rsid w:val="00D62FDB"/>
    <w:rsid w:val="00D652F6"/>
    <w:rsid w:val="00D70592"/>
    <w:rsid w:val="00D71A55"/>
    <w:rsid w:val="00D71DAF"/>
    <w:rsid w:val="00D75AE5"/>
    <w:rsid w:val="00D8064B"/>
    <w:rsid w:val="00D8168A"/>
    <w:rsid w:val="00D87AD8"/>
    <w:rsid w:val="00D9402B"/>
    <w:rsid w:val="00D96E33"/>
    <w:rsid w:val="00DA2A27"/>
    <w:rsid w:val="00DA6E56"/>
    <w:rsid w:val="00DB2AB4"/>
    <w:rsid w:val="00DB3E40"/>
    <w:rsid w:val="00DB6871"/>
    <w:rsid w:val="00DC24BB"/>
    <w:rsid w:val="00DC5627"/>
    <w:rsid w:val="00DC7C29"/>
    <w:rsid w:val="00DD7770"/>
    <w:rsid w:val="00DE01FA"/>
    <w:rsid w:val="00DE2E08"/>
    <w:rsid w:val="00DE7708"/>
    <w:rsid w:val="00DF4B15"/>
    <w:rsid w:val="00DF6036"/>
    <w:rsid w:val="00E002B4"/>
    <w:rsid w:val="00E21637"/>
    <w:rsid w:val="00E22595"/>
    <w:rsid w:val="00E303F3"/>
    <w:rsid w:val="00E31621"/>
    <w:rsid w:val="00E364D6"/>
    <w:rsid w:val="00E37833"/>
    <w:rsid w:val="00E47116"/>
    <w:rsid w:val="00E72E52"/>
    <w:rsid w:val="00E74940"/>
    <w:rsid w:val="00E83F1A"/>
    <w:rsid w:val="00E87EEA"/>
    <w:rsid w:val="00E97262"/>
    <w:rsid w:val="00EA1E93"/>
    <w:rsid w:val="00EA44FA"/>
    <w:rsid w:val="00EB1088"/>
    <w:rsid w:val="00EC1B04"/>
    <w:rsid w:val="00EC2673"/>
    <w:rsid w:val="00EC26F1"/>
    <w:rsid w:val="00EC2A37"/>
    <w:rsid w:val="00EE2221"/>
    <w:rsid w:val="00EF249A"/>
    <w:rsid w:val="00EF412B"/>
    <w:rsid w:val="00EF6CE6"/>
    <w:rsid w:val="00EF7D2B"/>
    <w:rsid w:val="00F05831"/>
    <w:rsid w:val="00F061E8"/>
    <w:rsid w:val="00F07289"/>
    <w:rsid w:val="00F10147"/>
    <w:rsid w:val="00F110FE"/>
    <w:rsid w:val="00F229C1"/>
    <w:rsid w:val="00F330A9"/>
    <w:rsid w:val="00F33E65"/>
    <w:rsid w:val="00F346E0"/>
    <w:rsid w:val="00F377F7"/>
    <w:rsid w:val="00F40AA5"/>
    <w:rsid w:val="00F43DEC"/>
    <w:rsid w:val="00F43EB9"/>
    <w:rsid w:val="00F5154B"/>
    <w:rsid w:val="00F616DD"/>
    <w:rsid w:val="00F81352"/>
    <w:rsid w:val="00F838A8"/>
    <w:rsid w:val="00F853D6"/>
    <w:rsid w:val="00F85428"/>
    <w:rsid w:val="00FB1574"/>
    <w:rsid w:val="00FB54F0"/>
    <w:rsid w:val="00FC1287"/>
    <w:rsid w:val="00FC14BB"/>
    <w:rsid w:val="00FC570E"/>
    <w:rsid w:val="00FD2ADA"/>
    <w:rsid w:val="00FF3B88"/>
    <w:rsid w:val="00FF5E99"/>
    <w:rsid w:val="44AF4162"/>
    <w:rsid w:val="5E0E40DE"/>
    <w:rsid w:val="6C87699C"/>
    <w:rsid w:val="6FB9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06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uiPriority w:val="99"/>
    <w:semiHidden/>
    <w:locked/>
    <w:rsid w:val="00741066"/>
    <w:rPr>
      <w:sz w:val="18"/>
    </w:rPr>
  </w:style>
  <w:style w:type="character" w:customStyle="1" w:styleId="FooterChar">
    <w:name w:val="Footer Char"/>
    <w:uiPriority w:val="99"/>
    <w:semiHidden/>
    <w:locked/>
    <w:rsid w:val="00741066"/>
    <w:rPr>
      <w:sz w:val="18"/>
    </w:rPr>
  </w:style>
  <w:style w:type="paragraph" w:styleId="Header">
    <w:name w:val="header"/>
    <w:basedOn w:val="Normal"/>
    <w:link w:val="HeaderChar1"/>
    <w:uiPriority w:val="99"/>
    <w:rsid w:val="00741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E31621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741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E3162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</Pages>
  <Words>79</Words>
  <Characters>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tclsevers</cp:lastModifiedBy>
  <cp:revision>15</cp:revision>
  <dcterms:created xsi:type="dcterms:W3CDTF">2016-11-16T15:49:00Z</dcterms:created>
  <dcterms:modified xsi:type="dcterms:W3CDTF">2017-05-03T07:38:00Z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