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5CD6" w:rsidRPr="00151883" w:rsidRDefault="00915CD6">
      <w:pPr>
        <w:spacing w:line="480" w:lineRule="exact"/>
        <w:rPr>
          <w:rFonts w:ascii="宋体" w:cs="宋体"/>
          <w:b/>
          <w:szCs w:val="21"/>
        </w:rPr>
      </w:pPr>
      <w:r w:rsidRPr="00151883">
        <w:rPr>
          <w:rFonts w:ascii="宋体" w:hAnsi="宋体" w:cs="宋体" w:hint="eastAsia"/>
          <w:b/>
          <w:szCs w:val="21"/>
        </w:rPr>
        <w:t>附件</w:t>
      </w:r>
      <w:r w:rsidRPr="00151883">
        <w:rPr>
          <w:rFonts w:ascii="宋体" w:hAnsi="宋体" w:cs="宋体"/>
          <w:b/>
          <w:szCs w:val="21"/>
        </w:rPr>
        <w:t>1:</w:t>
      </w:r>
    </w:p>
    <w:p w:rsidR="00915CD6" w:rsidRDefault="00915CD6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河南牧业经济学院</w:t>
      </w:r>
    </w:p>
    <w:p w:rsidR="00915CD6" w:rsidRDefault="00915CD6">
      <w:pPr>
        <w:spacing w:line="500" w:lineRule="exact"/>
        <w:jc w:val="center"/>
        <w:rPr>
          <w:rFonts w:ascii="黑体" w:eastAsia="黑体" w:hAnsi="黑体"/>
          <w:b/>
          <w:sz w:val="32"/>
          <w:szCs w:val="32"/>
        </w:rPr>
      </w:pPr>
      <w:r>
        <w:rPr>
          <w:rFonts w:ascii="黑体" w:eastAsia="黑体" w:hAnsi="黑体" w:hint="eastAsia"/>
          <w:b/>
          <w:sz w:val="32"/>
          <w:szCs w:val="32"/>
        </w:rPr>
        <w:t>本科毕业论文（设计）课题申报表</w:t>
      </w:r>
    </w:p>
    <w:p w:rsidR="00915CD6" w:rsidRDefault="00915CD6">
      <w:pPr>
        <w:jc w:val="center"/>
        <w:rPr>
          <w:b/>
          <w:sz w:val="10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1102"/>
        <w:gridCol w:w="1177"/>
        <w:gridCol w:w="2083"/>
        <w:gridCol w:w="709"/>
        <w:gridCol w:w="1559"/>
        <w:gridCol w:w="993"/>
        <w:gridCol w:w="1469"/>
      </w:tblGrid>
      <w:tr w:rsidR="00915CD6" w:rsidTr="00013619">
        <w:trPr>
          <w:cantSplit/>
          <w:trHeight w:val="732"/>
          <w:jc w:val="center"/>
        </w:trPr>
        <w:tc>
          <w:tcPr>
            <w:tcW w:w="1102" w:type="dxa"/>
            <w:vMerge w:val="restart"/>
            <w:tcBorders>
              <w:top w:val="single" w:sz="12" w:space="0" w:color="auto"/>
            </w:tcBorders>
            <w:vAlign w:val="center"/>
          </w:tcPr>
          <w:p w:rsidR="00915CD6" w:rsidRDefault="00915CD6" w:rsidP="00915CD6">
            <w:pPr>
              <w:spacing w:line="340" w:lineRule="exact"/>
              <w:ind w:firstLineChars="100" w:firstLine="3168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</w:t>
            </w:r>
          </w:p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情况</w:t>
            </w:r>
          </w:p>
        </w:tc>
        <w:tc>
          <w:tcPr>
            <w:tcW w:w="1177" w:type="dxa"/>
            <w:tcBorders>
              <w:top w:val="single" w:sz="12" w:space="0" w:color="auto"/>
            </w:tcBorders>
            <w:vAlign w:val="center"/>
          </w:tcPr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课题名称</w:t>
            </w:r>
          </w:p>
        </w:tc>
        <w:tc>
          <w:tcPr>
            <w:tcW w:w="6813" w:type="dxa"/>
            <w:gridSpan w:val="5"/>
            <w:tcBorders>
              <w:top w:val="single" w:sz="12" w:space="0" w:color="auto"/>
            </w:tcBorders>
            <w:vAlign w:val="center"/>
          </w:tcPr>
          <w:p w:rsidR="00915CD6" w:rsidRDefault="00915CD6" w:rsidP="00915CD6">
            <w:pPr>
              <w:spacing w:line="340" w:lineRule="exact"/>
              <w:ind w:leftChars="-17" w:left="31680" w:hangingChars="17" w:firstLine="31680"/>
              <w:jc w:val="center"/>
              <w:rPr>
                <w:rFonts w:ascii="宋体"/>
                <w:szCs w:val="21"/>
              </w:rPr>
            </w:pPr>
          </w:p>
        </w:tc>
      </w:tr>
      <w:tr w:rsidR="00915CD6" w:rsidTr="00013619">
        <w:trPr>
          <w:cantSplit/>
          <w:trHeight w:val="685"/>
          <w:jc w:val="center"/>
        </w:trPr>
        <w:tc>
          <w:tcPr>
            <w:tcW w:w="1102" w:type="dxa"/>
            <w:vMerge/>
            <w:vAlign w:val="center"/>
          </w:tcPr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177" w:type="dxa"/>
            <w:vAlign w:val="center"/>
          </w:tcPr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课题来源</w:t>
            </w:r>
          </w:p>
        </w:tc>
        <w:tc>
          <w:tcPr>
            <w:tcW w:w="6813" w:type="dxa"/>
            <w:gridSpan w:val="5"/>
            <w:vAlign w:val="center"/>
          </w:tcPr>
          <w:p w:rsidR="00915CD6" w:rsidRDefault="00915CD6" w:rsidP="00013619">
            <w:pPr>
              <w:spacing w:line="340" w:lineRule="exact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>1</w:t>
            </w:r>
            <w:r>
              <w:rPr>
                <w:rFonts w:asci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实验□；</w:t>
            </w:r>
            <w:r>
              <w:rPr>
                <w:rFonts w:ascii="宋体" w:hAnsi="宋体"/>
                <w:b/>
                <w:szCs w:val="21"/>
              </w:rPr>
              <w:t>2</w:t>
            </w:r>
            <w:r>
              <w:rPr>
                <w:rFonts w:asci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实习</w:t>
            </w:r>
            <w:r w:rsidRPr="00013619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；</w:t>
            </w:r>
            <w:r>
              <w:rPr>
                <w:rFonts w:ascii="宋体" w:hAnsi="宋体"/>
                <w:b/>
                <w:szCs w:val="21"/>
              </w:rPr>
              <w:t>3.</w:t>
            </w:r>
            <w:r>
              <w:rPr>
                <w:rFonts w:ascii="宋体" w:hAnsi="宋体" w:hint="eastAsia"/>
                <w:b/>
                <w:szCs w:val="21"/>
              </w:rPr>
              <w:t>工程实践</w:t>
            </w:r>
            <w:r w:rsidRPr="00013619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；</w:t>
            </w:r>
            <w:r>
              <w:rPr>
                <w:rFonts w:ascii="宋体" w:hAnsi="宋体"/>
                <w:b/>
                <w:szCs w:val="21"/>
              </w:rPr>
              <w:t>4.</w:t>
            </w:r>
            <w:r>
              <w:rPr>
                <w:rFonts w:ascii="宋体" w:hAnsi="宋体" w:hint="eastAsia"/>
                <w:b/>
                <w:szCs w:val="21"/>
              </w:rPr>
              <w:t>社会调查</w:t>
            </w:r>
            <w:r w:rsidRPr="00013619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 w:hint="eastAsia"/>
                <w:b/>
                <w:szCs w:val="21"/>
              </w:rPr>
              <w:t>；</w:t>
            </w:r>
            <w:r>
              <w:rPr>
                <w:rFonts w:ascii="宋体" w:hAnsi="宋体"/>
                <w:b/>
                <w:szCs w:val="21"/>
              </w:rPr>
              <w:t>5</w:t>
            </w:r>
            <w:r>
              <w:rPr>
                <w:rFonts w:ascii="宋体"/>
                <w:b/>
                <w:szCs w:val="21"/>
              </w:rPr>
              <w:t>.</w:t>
            </w:r>
            <w:r>
              <w:rPr>
                <w:rFonts w:ascii="宋体" w:hAnsi="宋体" w:hint="eastAsia"/>
                <w:b/>
                <w:szCs w:val="21"/>
              </w:rPr>
              <w:t>其它</w:t>
            </w:r>
            <w:r w:rsidRPr="00013619">
              <w:rPr>
                <w:rFonts w:ascii="宋体" w:hAnsi="宋体" w:hint="eastAsia"/>
                <w:b/>
                <w:szCs w:val="21"/>
              </w:rPr>
              <w:t>□</w:t>
            </w:r>
            <w:r>
              <w:rPr>
                <w:rFonts w:ascii="宋体" w:hAnsi="宋体"/>
                <w:b/>
                <w:szCs w:val="21"/>
              </w:rPr>
              <w:t xml:space="preserve"> </w:t>
            </w:r>
          </w:p>
        </w:tc>
      </w:tr>
      <w:tr w:rsidR="00915CD6" w:rsidTr="00013619">
        <w:trPr>
          <w:cantSplit/>
          <w:trHeight w:val="565"/>
          <w:jc w:val="center"/>
        </w:trPr>
        <w:tc>
          <w:tcPr>
            <w:tcW w:w="1102" w:type="dxa"/>
            <w:vMerge/>
            <w:vAlign w:val="center"/>
          </w:tcPr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</w:p>
        </w:tc>
        <w:tc>
          <w:tcPr>
            <w:tcW w:w="1177" w:type="dxa"/>
            <w:vAlign w:val="center"/>
          </w:tcPr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教师姓名</w:t>
            </w:r>
          </w:p>
        </w:tc>
        <w:tc>
          <w:tcPr>
            <w:tcW w:w="2083" w:type="dxa"/>
            <w:vAlign w:val="center"/>
          </w:tcPr>
          <w:p w:rsidR="00915CD6" w:rsidRDefault="00915CD6" w:rsidP="00014D19">
            <w:pPr>
              <w:spacing w:line="3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709" w:type="dxa"/>
            <w:vAlign w:val="center"/>
          </w:tcPr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职称</w:t>
            </w:r>
          </w:p>
        </w:tc>
        <w:tc>
          <w:tcPr>
            <w:tcW w:w="1559" w:type="dxa"/>
            <w:vAlign w:val="center"/>
          </w:tcPr>
          <w:p w:rsidR="00915CD6" w:rsidRDefault="00915CD6" w:rsidP="00014D19">
            <w:pPr>
              <w:spacing w:line="340" w:lineRule="exact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993" w:type="dxa"/>
            <w:vAlign w:val="center"/>
          </w:tcPr>
          <w:p w:rsidR="00915CD6" w:rsidRDefault="00915CD6">
            <w:pPr>
              <w:spacing w:line="340" w:lineRule="exact"/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学位</w:t>
            </w:r>
          </w:p>
        </w:tc>
        <w:tc>
          <w:tcPr>
            <w:tcW w:w="1469" w:type="dxa"/>
            <w:vAlign w:val="center"/>
          </w:tcPr>
          <w:p w:rsidR="00915CD6" w:rsidRDefault="00915CD6" w:rsidP="00014D19">
            <w:pPr>
              <w:spacing w:line="340" w:lineRule="exact"/>
              <w:jc w:val="center"/>
              <w:rPr>
                <w:rFonts w:ascii="宋体"/>
                <w:szCs w:val="21"/>
              </w:rPr>
            </w:pPr>
          </w:p>
        </w:tc>
      </w:tr>
      <w:tr w:rsidR="00915CD6">
        <w:trPr>
          <w:trHeight w:val="5619"/>
          <w:jc w:val="center"/>
        </w:trPr>
        <w:tc>
          <w:tcPr>
            <w:tcW w:w="1102" w:type="dxa"/>
            <w:vAlign w:val="center"/>
          </w:tcPr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主要</w:t>
            </w:r>
          </w:p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研究</w:t>
            </w:r>
          </w:p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内容</w:t>
            </w:r>
          </w:p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目标</w:t>
            </w:r>
          </w:p>
        </w:tc>
        <w:tc>
          <w:tcPr>
            <w:tcW w:w="7990" w:type="dxa"/>
            <w:gridSpan w:val="6"/>
          </w:tcPr>
          <w:p w:rsidR="00915CD6" w:rsidRDefault="00915CD6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kern w:val="0"/>
                <w:szCs w:val="21"/>
              </w:rPr>
              <w:t>一、课题简介</w:t>
            </w:r>
          </w:p>
          <w:p w:rsidR="00915CD6" w:rsidRDefault="00915CD6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b/>
                <w:color w:val="000000"/>
                <w:kern w:val="0"/>
                <w:szCs w:val="21"/>
              </w:rPr>
              <w:t xml:space="preserve">    </w:t>
            </w:r>
          </w:p>
          <w:p w:rsidR="00915CD6" w:rsidRDefault="00915CD6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:rsidR="00915CD6" w:rsidRDefault="00915CD6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二、本课题研究的主要内容</w:t>
            </w:r>
          </w:p>
          <w:p w:rsidR="00915CD6" w:rsidRDefault="00915CD6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b/>
                <w:color w:val="000000"/>
                <w:kern w:val="0"/>
                <w:szCs w:val="21"/>
              </w:rPr>
              <w:t xml:space="preserve">    </w:t>
            </w:r>
          </w:p>
          <w:p w:rsidR="00915CD6" w:rsidRDefault="00915CD6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:rsidR="00915CD6" w:rsidRDefault="00915CD6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</w:p>
          <w:p w:rsidR="00915CD6" w:rsidRDefault="00915CD6" w:rsidP="00014D19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szCs w:val="21"/>
              </w:rPr>
              <w:t>三、本课题计划达到的基本目标</w:t>
            </w:r>
          </w:p>
          <w:p w:rsidR="00915CD6" w:rsidRPr="00014D19" w:rsidRDefault="00915CD6" w:rsidP="00014D19">
            <w:pPr>
              <w:autoSpaceDE w:val="0"/>
              <w:autoSpaceDN w:val="0"/>
              <w:adjustRightInd w:val="0"/>
              <w:spacing w:line="360" w:lineRule="auto"/>
              <w:rPr>
                <w:rFonts w:ascii="宋体" w:cs="宋体"/>
                <w:b/>
                <w:color w:val="000000"/>
                <w:kern w:val="0"/>
                <w:szCs w:val="21"/>
              </w:rPr>
            </w:pPr>
            <w:r>
              <w:rPr>
                <w:rFonts w:ascii="宋体" w:cs="宋体"/>
                <w:b/>
                <w:color w:val="000000"/>
                <w:kern w:val="0"/>
                <w:szCs w:val="21"/>
              </w:rPr>
              <w:t xml:space="preserve">    </w:t>
            </w:r>
          </w:p>
        </w:tc>
      </w:tr>
      <w:tr w:rsidR="00915CD6">
        <w:trPr>
          <w:trHeight w:val="1641"/>
          <w:jc w:val="center"/>
        </w:trPr>
        <w:tc>
          <w:tcPr>
            <w:tcW w:w="1102" w:type="dxa"/>
            <w:vAlign w:val="center"/>
          </w:tcPr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教研室</w:t>
            </w:r>
          </w:p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7990" w:type="dxa"/>
            <w:gridSpan w:val="6"/>
            <w:vAlign w:val="center"/>
          </w:tcPr>
          <w:p w:rsidR="00915CD6" w:rsidRDefault="00915CD6">
            <w:pPr>
              <w:spacing w:line="340" w:lineRule="exact"/>
              <w:jc w:val="left"/>
              <w:rPr>
                <w:rFonts w:ascii="宋体"/>
                <w:b/>
                <w:szCs w:val="21"/>
              </w:rPr>
            </w:pPr>
          </w:p>
          <w:p w:rsidR="00915CD6" w:rsidRDefault="00915CD6">
            <w:pPr>
              <w:spacing w:line="340" w:lineRule="exact"/>
              <w:rPr>
                <w:rFonts w:ascii="宋体"/>
                <w:b/>
                <w:szCs w:val="21"/>
              </w:rPr>
            </w:pPr>
          </w:p>
          <w:p w:rsidR="00915CD6" w:rsidRDefault="00915CD6">
            <w:pPr>
              <w:spacing w:line="340" w:lineRule="exact"/>
              <w:rPr>
                <w:rFonts w:ascii="宋体"/>
                <w:b/>
                <w:szCs w:val="21"/>
              </w:rPr>
            </w:pPr>
          </w:p>
          <w:p w:rsidR="00915CD6" w:rsidRDefault="00915CD6" w:rsidP="00013619">
            <w:pPr>
              <w:wordWrap w:val="0"/>
              <w:spacing w:line="340" w:lineRule="exact"/>
              <w:ind w:right="420"/>
              <w:rPr>
                <w:rFonts w:ascii="宋体"/>
                <w:b/>
                <w:szCs w:val="21"/>
              </w:rPr>
            </w:pPr>
          </w:p>
          <w:p w:rsidR="00915CD6" w:rsidRDefault="00915CD6" w:rsidP="00013619">
            <w:pPr>
              <w:wordWrap w:val="0"/>
              <w:spacing w:line="340" w:lineRule="exact"/>
              <w:ind w:right="420"/>
              <w:rPr>
                <w:rFonts w:ascii="宋体"/>
                <w:b/>
                <w:szCs w:val="21"/>
              </w:rPr>
            </w:pPr>
          </w:p>
          <w:p w:rsidR="00915CD6" w:rsidRDefault="00915CD6" w:rsidP="00915CD6">
            <w:pPr>
              <w:wordWrap w:val="0"/>
              <w:spacing w:line="340" w:lineRule="exact"/>
              <w:ind w:right="-99" w:firstLineChars="1250" w:firstLine="31680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教研室负责人签字</w:t>
            </w:r>
            <w:r>
              <w:rPr>
                <w:rFonts w:ascii="宋体" w:hAnsi="宋体"/>
                <w:b/>
                <w:szCs w:val="21"/>
              </w:rPr>
              <w:t xml:space="preserve">:          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  <w:tr w:rsidR="00915CD6">
        <w:trPr>
          <w:trHeight w:val="1839"/>
          <w:jc w:val="center"/>
        </w:trPr>
        <w:tc>
          <w:tcPr>
            <w:tcW w:w="1102" w:type="dxa"/>
            <w:tcBorders>
              <w:bottom w:val="single" w:sz="12" w:space="0" w:color="auto"/>
            </w:tcBorders>
            <w:vAlign w:val="center"/>
          </w:tcPr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院（系）</w:t>
            </w:r>
          </w:p>
          <w:p w:rsidR="00915CD6" w:rsidRDefault="00915CD6">
            <w:pPr>
              <w:spacing w:line="340" w:lineRule="exact"/>
              <w:jc w:val="center"/>
              <w:rPr>
                <w:rFonts w:asci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意见</w:t>
            </w:r>
          </w:p>
        </w:tc>
        <w:tc>
          <w:tcPr>
            <w:tcW w:w="7990" w:type="dxa"/>
            <w:gridSpan w:val="6"/>
            <w:tcBorders>
              <w:bottom w:val="single" w:sz="12" w:space="0" w:color="auto"/>
            </w:tcBorders>
            <w:vAlign w:val="center"/>
          </w:tcPr>
          <w:p w:rsidR="00915CD6" w:rsidRDefault="00915CD6">
            <w:pPr>
              <w:spacing w:line="340" w:lineRule="exact"/>
              <w:rPr>
                <w:rFonts w:ascii="宋体"/>
                <w:b/>
                <w:szCs w:val="21"/>
              </w:rPr>
            </w:pPr>
          </w:p>
          <w:p w:rsidR="00915CD6" w:rsidRDefault="00915CD6">
            <w:pPr>
              <w:spacing w:line="340" w:lineRule="exact"/>
              <w:rPr>
                <w:rFonts w:ascii="宋体"/>
                <w:b/>
                <w:szCs w:val="21"/>
              </w:rPr>
            </w:pPr>
          </w:p>
          <w:p w:rsidR="00915CD6" w:rsidRDefault="00915CD6">
            <w:pPr>
              <w:spacing w:line="340" w:lineRule="exact"/>
              <w:rPr>
                <w:rFonts w:ascii="宋体"/>
                <w:b/>
                <w:szCs w:val="21"/>
              </w:rPr>
            </w:pPr>
          </w:p>
          <w:p w:rsidR="00915CD6" w:rsidRDefault="00915CD6">
            <w:pPr>
              <w:spacing w:line="340" w:lineRule="exact"/>
              <w:rPr>
                <w:rFonts w:ascii="宋体"/>
                <w:b/>
                <w:szCs w:val="21"/>
              </w:rPr>
            </w:pPr>
            <w:bookmarkStart w:id="0" w:name="_GoBack"/>
            <w:bookmarkEnd w:id="0"/>
          </w:p>
          <w:p w:rsidR="00915CD6" w:rsidRDefault="00915CD6">
            <w:pPr>
              <w:spacing w:line="340" w:lineRule="exact"/>
              <w:rPr>
                <w:rFonts w:ascii="宋体"/>
                <w:b/>
                <w:szCs w:val="21"/>
              </w:rPr>
            </w:pPr>
          </w:p>
          <w:p w:rsidR="00915CD6" w:rsidRDefault="00915CD6" w:rsidP="00013619">
            <w:pPr>
              <w:wordWrap w:val="0"/>
              <w:spacing w:line="340" w:lineRule="exact"/>
              <w:jc w:val="right"/>
              <w:rPr>
                <w:rFonts w:ascii="宋体"/>
                <w:b/>
                <w:szCs w:val="21"/>
              </w:rPr>
            </w:pPr>
            <w:r>
              <w:rPr>
                <w:rFonts w:ascii="宋体" w:hAnsi="宋体"/>
                <w:b/>
                <w:szCs w:val="21"/>
              </w:rPr>
              <w:t xml:space="preserve">    </w:t>
            </w:r>
            <w:r>
              <w:rPr>
                <w:rFonts w:ascii="宋体" w:hAnsi="宋体" w:hint="eastAsia"/>
                <w:b/>
                <w:szCs w:val="21"/>
              </w:rPr>
              <w:t>院（系）负责人签字</w:t>
            </w:r>
            <w:r>
              <w:rPr>
                <w:rFonts w:ascii="宋体" w:hAnsi="宋体"/>
                <w:b/>
                <w:szCs w:val="21"/>
              </w:rPr>
              <w:t xml:space="preserve">:             </w:t>
            </w:r>
            <w:r>
              <w:rPr>
                <w:rFonts w:ascii="宋体" w:hAnsi="宋体" w:hint="eastAsia"/>
                <w:b/>
                <w:szCs w:val="21"/>
              </w:rPr>
              <w:t>年</w:t>
            </w:r>
            <w:r>
              <w:rPr>
                <w:rFonts w:ascii="宋体" w:hAnsi="宋体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月</w:t>
            </w:r>
            <w:r>
              <w:rPr>
                <w:rFonts w:ascii="宋体" w:hAnsi="宋体"/>
                <w:b/>
                <w:szCs w:val="21"/>
              </w:rPr>
              <w:t xml:space="preserve">     </w:t>
            </w:r>
            <w:r>
              <w:rPr>
                <w:rFonts w:ascii="宋体" w:hAnsi="宋体" w:hint="eastAsia"/>
                <w:b/>
                <w:szCs w:val="21"/>
              </w:rPr>
              <w:t>日</w:t>
            </w:r>
          </w:p>
        </w:tc>
      </w:tr>
    </w:tbl>
    <w:p w:rsidR="00915CD6" w:rsidRDefault="00915CD6" w:rsidP="00915CD6">
      <w:pPr>
        <w:autoSpaceDE w:val="0"/>
        <w:autoSpaceDN w:val="0"/>
        <w:spacing w:line="240" w:lineRule="atLeast"/>
        <w:ind w:leftChars="-50" w:left="31680" w:rightChars="-50" w:right="31680" w:hangingChars="200" w:firstLine="31680"/>
        <w:rPr>
          <w:rFonts w:ascii="仿宋_GB2312" w:eastAsia="仿宋_GB2312" w:cs="Arial"/>
          <w:sz w:val="18"/>
          <w:szCs w:val="18"/>
        </w:rPr>
      </w:pPr>
      <w:r>
        <w:rPr>
          <w:rFonts w:ascii="仿宋_GB2312" w:eastAsia="仿宋_GB2312"/>
          <w:sz w:val="18"/>
          <w:szCs w:val="18"/>
        </w:rPr>
        <w:t xml:space="preserve"> </w:t>
      </w:r>
    </w:p>
    <w:sectPr w:rsidR="00915CD6" w:rsidSect="00493822">
      <w:pgSz w:w="11906" w:h="16838"/>
      <w:pgMar w:top="1440" w:right="1418" w:bottom="1440" w:left="141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5CD6" w:rsidRDefault="00915CD6" w:rsidP="00E86B51">
      <w:r>
        <w:separator/>
      </w:r>
    </w:p>
  </w:endnote>
  <w:endnote w:type="continuationSeparator" w:id="0">
    <w:p w:rsidR="00915CD6" w:rsidRDefault="00915CD6" w:rsidP="00E86B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5CD6" w:rsidRDefault="00915CD6" w:rsidP="00E86B51">
      <w:r>
        <w:separator/>
      </w:r>
    </w:p>
  </w:footnote>
  <w:footnote w:type="continuationSeparator" w:id="0">
    <w:p w:rsidR="00915CD6" w:rsidRDefault="00915CD6" w:rsidP="00E86B51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2A27"/>
    <w:rsid w:val="00013619"/>
    <w:rsid w:val="00014D19"/>
    <w:rsid w:val="00025CE0"/>
    <w:rsid w:val="00032DCA"/>
    <w:rsid w:val="00050063"/>
    <w:rsid w:val="0006731C"/>
    <w:rsid w:val="00074868"/>
    <w:rsid w:val="000854B7"/>
    <w:rsid w:val="00097EB3"/>
    <w:rsid w:val="000D4D84"/>
    <w:rsid w:val="00125BE0"/>
    <w:rsid w:val="00132CBB"/>
    <w:rsid w:val="00135BD3"/>
    <w:rsid w:val="0014647A"/>
    <w:rsid w:val="00151883"/>
    <w:rsid w:val="00172A27"/>
    <w:rsid w:val="00172DDF"/>
    <w:rsid w:val="00180496"/>
    <w:rsid w:val="0018314A"/>
    <w:rsid w:val="001C02F9"/>
    <w:rsid w:val="001E5CE4"/>
    <w:rsid w:val="002013A6"/>
    <w:rsid w:val="002029B3"/>
    <w:rsid w:val="002476BC"/>
    <w:rsid w:val="00256E05"/>
    <w:rsid w:val="002A1EC9"/>
    <w:rsid w:val="002D5AD9"/>
    <w:rsid w:val="002E18AD"/>
    <w:rsid w:val="0032248B"/>
    <w:rsid w:val="00362B3B"/>
    <w:rsid w:val="003804E9"/>
    <w:rsid w:val="00384DF0"/>
    <w:rsid w:val="00395F33"/>
    <w:rsid w:val="003F3619"/>
    <w:rsid w:val="004029C5"/>
    <w:rsid w:val="004111F0"/>
    <w:rsid w:val="00466E86"/>
    <w:rsid w:val="0048769C"/>
    <w:rsid w:val="00493822"/>
    <w:rsid w:val="004C6A9A"/>
    <w:rsid w:val="00533858"/>
    <w:rsid w:val="00562A52"/>
    <w:rsid w:val="005B1E74"/>
    <w:rsid w:val="005B2A8E"/>
    <w:rsid w:val="005B3B1A"/>
    <w:rsid w:val="005C2F7F"/>
    <w:rsid w:val="005E79A8"/>
    <w:rsid w:val="006037E4"/>
    <w:rsid w:val="006510FC"/>
    <w:rsid w:val="0069609A"/>
    <w:rsid w:val="00702341"/>
    <w:rsid w:val="00720867"/>
    <w:rsid w:val="00735B48"/>
    <w:rsid w:val="00735F45"/>
    <w:rsid w:val="00737A5A"/>
    <w:rsid w:val="0074676C"/>
    <w:rsid w:val="00751738"/>
    <w:rsid w:val="00783737"/>
    <w:rsid w:val="007B48FF"/>
    <w:rsid w:val="007C3F03"/>
    <w:rsid w:val="007C62EB"/>
    <w:rsid w:val="007C7EAF"/>
    <w:rsid w:val="007D53D1"/>
    <w:rsid w:val="007D613D"/>
    <w:rsid w:val="007E5A94"/>
    <w:rsid w:val="008304DD"/>
    <w:rsid w:val="00832DBA"/>
    <w:rsid w:val="008E4CDF"/>
    <w:rsid w:val="009016BF"/>
    <w:rsid w:val="00915CD6"/>
    <w:rsid w:val="00945F95"/>
    <w:rsid w:val="00946F14"/>
    <w:rsid w:val="00970D7D"/>
    <w:rsid w:val="00974570"/>
    <w:rsid w:val="00991231"/>
    <w:rsid w:val="009B3010"/>
    <w:rsid w:val="009B50D7"/>
    <w:rsid w:val="009F5A7A"/>
    <w:rsid w:val="00A07B24"/>
    <w:rsid w:val="00A1362E"/>
    <w:rsid w:val="00A22FCA"/>
    <w:rsid w:val="00A71FEA"/>
    <w:rsid w:val="00AC35C4"/>
    <w:rsid w:val="00AC65BC"/>
    <w:rsid w:val="00B86163"/>
    <w:rsid w:val="00BA42E7"/>
    <w:rsid w:val="00BC7E76"/>
    <w:rsid w:val="00C12FEC"/>
    <w:rsid w:val="00C92C0B"/>
    <w:rsid w:val="00CC2BA6"/>
    <w:rsid w:val="00D11605"/>
    <w:rsid w:val="00D512AE"/>
    <w:rsid w:val="00D81C2B"/>
    <w:rsid w:val="00D97110"/>
    <w:rsid w:val="00DA2EBA"/>
    <w:rsid w:val="00DD638C"/>
    <w:rsid w:val="00E370AB"/>
    <w:rsid w:val="00E811CE"/>
    <w:rsid w:val="00E86B51"/>
    <w:rsid w:val="00EA023A"/>
    <w:rsid w:val="00EC61C0"/>
    <w:rsid w:val="00EF509A"/>
    <w:rsid w:val="00F051ED"/>
    <w:rsid w:val="00F21D71"/>
    <w:rsid w:val="00F52D1E"/>
    <w:rsid w:val="00F55992"/>
    <w:rsid w:val="00F62F96"/>
    <w:rsid w:val="00F65F5E"/>
    <w:rsid w:val="00FE5881"/>
    <w:rsid w:val="00FF10F1"/>
    <w:rsid w:val="40551718"/>
    <w:rsid w:val="47DB5E2D"/>
    <w:rsid w:val="62E944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3822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rsid w:val="00493822"/>
    <w:rPr>
      <w:rFonts w:cs="Times New Roman"/>
      <w:sz w:val="21"/>
      <w:szCs w:val="21"/>
    </w:rPr>
  </w:style>
  <w:style w:type="character" w:customStyle="1" w:styleId="FooterChar">
    <w:name w:val="Footer Char"/>
    <w:uiPriority w:val="99"/>
    <w:locked/>
    <w:rsid w:val="00493822"/>
    <w:rPr>
      <w:kern w:val="2"/>
      <w:sz w:val="18"/>
    </w:rPr>
  </w:style>
  <w:style w:type="character" w:customStyle="1" w:styleId="HeaderChar">
    <w:name w:val="Header Char"/>
    <w:uiPriority w:val="99"/>
    <w:locked/>
    <w:rsid w:val="00493822"/>
    <w:rPr>
      <w:kern w:val="2"/>
      <w:sz w:val="18"/>
    </w:rPr>
  </w:style>
  <w:style w:type="paragraph" w:styleId="Header">
    <w:name w:val="header"/>
    <w:basedOn w:val="Normal"/>
    <w:link w:val="HeaderChar1"/>
    <w:uiPriority w:val="99"/>
    <w:rsid w:val="004938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character" w:customStyle="1" w:styleId="HeaderChar1">
    <w:name w:val="Header Char1"/>
    <w:basedOn w:val="DefaultParagraphFont"/>
    <w:link w:val="Header"/>
    <w:uiPriority w:val="99"/>
    <w:semiHidden/>
    <w:locked/>
    <w:rsid w:val="005B1E74"/>
    <w:rPr>
      <w:rFonts w:cs="Times New Roman"/>
      <w:sz w:val="18"/>
      <w:szCs w:val="18"/>
    </w:rPr>
  </w:style>
  <w:style w:type="paragraph" w:styleId="Footer">
    <w:name w:val="footer"/>
    <w:basedOn w:val="Normal"/>
    <w:link w:val="FooterChar1"/>
    <w:uiPriority w:val="99"/>
    <w:rsid w:val="00493822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character" w:customStyle="1" w:styleId="FooterChar1">
    <w:name w:val="Footer Char1"/>
    <w:basedOn w:val="DefaultParagraphFont"/>
    <w:link w:val="Footer"/>
    <w:uiPriority w:val="99"/>
    <w:semiHidden/>
    <w:locked/>
    <w:rsid w:val="005B1E74"/>
    <w:rPr>
      <w:rFonts w:cs="Times New Roman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rsid w:val="0049382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B1E74"/>
    <w:rPr>
      <w:rFonts w:cs="Times New Roman"/>
      <w:sz w:val="2"/>
    </w:rPr>
  </w:style>
  <w:style w:type="paragraph" w:styleId="CommentText">
    <w:name w:val="annotation text"/>
    <w:basedOn w:val="Normal"/>
    <w:link w:val="CommentTextChar"/>
    <w:uiPriority w:val="99"/>
    <w:semiHidden/>
    <w:rsid w:val="00493822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5B1E74"/>
    <w:rPr>
      <w:rFonts w:cs="Times New Roman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4938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B1E7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</TotalTime>
  <Pages>1</Pages>
  <Words>41</Words>
  <Characters>235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          中原工学院信息商务学院</dc:title>
  <dc:subject/>
  <dc:creator>Administrator</dc:creator>
  <cp:keywords/>
  <dc:description/>
  <cp:lastModifiedBy>tclsevers</cp:lastModifiedBy>
  <cp:revision>9</cp:revision>
  <cp:lastPrinted>2013-10-25T02:03:00Z</cp:lastPrinted>
  <dcterms:created xsi:type="dcterms:W3CDTF">2016-11-16T15:16:00Z</dcterms:created>
  <dcterms:modified xsi:type="dcterms:W3CDTF">2017-05-03T02:25:00Z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2052-10.1.0.5346</vt:lpwstr>
  </property>
</Properties>
</file>