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914" w:rsidRPr="005C0DD3" w:rsidRDefault="008F5914">
      <w:pPr>
        <w:spacing w:line="480" w:lineRule="exact"/>
        <w:rPr>
          <w:rFonts w:ascii="宋体" w:cs="宋体"/>
          <w:b/>
          <w:szCs w:val="21"/>
        </w:rPr>
      </w:pPr>
      <w:r w:rsidRPr="005C0DD3">
        <w:rPr>
          <w:rFonts w:ascii="宋体" w:hAnsi="宋体" w:cs="宋体" w:hint="eastAsia"/>
          <w:b/>
          <w:szCs w:val="21"/>
        </w:rPr>
        <w:t>附件</w:t>
      </w:r>
      <w:r w:rsidRPr="005C0DD3">
        <w:rPr>
          <w:rFonts w:ascii="宋体" w:hAnsi="宋体" w:cs="宋体"/>
          <w:b/>
          <w:szCs w:val="21"/>
        </w:rPr>
        <w:t>2:</w:t>
      </w:r>
    </w:p>
    <w:p w:rsidR="008F5914" w:rsidRDefault="008F5914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8F5914" w:rsidRDefault="008F5914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本科毕业论文（设计）任务书</w:t>
      </w:r>
    </w:p>
    <w:p w:rsidR="008F5914" w:rsidRDefault="008F5914">
      <w:pPr>
        <w:jc w:val="center"/>
        <w:rPr>
          <w:b/>
          <w:sz w:val="1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2"/>
        <w:gridCol w:w="1177"/>
        <w:gridCol w:w="2083"/>
        <w:gridCol w:w="709"/>
        <w:gridCol w:w="1559"/>
        <w:gridCol w:w="993"/>
        <w:gridCol w:w="1469"/>
      </w:tblGrid>
      <w:tr w:rsidR="008F5914" w:rsidTr="001F118B">
        <w:trPr>
          <w:cantSplit/>
          <w:trHeight w:val="516"/>
          <w:jc w:val="center"/>
        </w:trPr>
        <w:tc>
          <w:tcPr>
            <w:tcW w:w="1102" w:type="dxa"/>
            <w:vMerge w:val="restart"/>
            <w:tcBorders>
              <w:top w:val="single" w:sz="12" w:space="0" w:color="auto"/>
            </w:tcBorders>
            <w:vAlign w:val="center"/>
          </w:tcPr>
          <w:p w:rsidR="008F5914" w:rsidRDefault="008F5914" w:rsidP="008F5914">
            <w:pPr>
              <w:spacing w:line="340" w:lineRule="exact"/>
              <w:ind w:firstLineChars="100" w:firstLine="3168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课题名称</w:t>
            </w:r>
          </w:p>
        </w:tc>
        <w:tc>
          <w:tcPr>
            <w:tcW w:w="6813" w:type="dxa"/>
            <w:gridSpan w:val="5"/>
            <w:tcBorders>
              <w:top w:val="single" w:sz="12" w:space="0" w:color="auto"/>
            </w:tcBorders>
            <w:vAlign w:val="center"/>
          </w:tcPr>
          <w:p w:rsidR="008F5914" w:rsidRDefault="008F5914" w:rsidP="00443F25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8F5914" w:rsidTr="001F118B">
        <w:trPr>
          <w:cantSplit/>
          <w:trHeight w:val="609"/>
          <w:jc w:val="center"/>
        </w:trPr>
        <w:tc>
          <w:tcPr>
            <w:tcW w:w="1102" w:type="dxa"/>
            <w:vMerge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177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课题来源</w:t>
            </w:r>
          </w:p>
        </w:tc>
        <w:tc>
          <w:tcPr>
            <w:tcW w:w="6813" w:type="dxa"/>
            <w:gridSpan w:val="5"/>
            <w:vAlign w:val="center"/>
          </w:tcPr>
          <w:p w:rsidR="008F5914" w:rsidRDefault="008F5914" w:rsidP="00013619">
            <w:pPr>
              <w:spacing w:line="34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实验□；</w:t>
            </w: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实习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  <w:r>
              <w:rPr>
                <w:rFonts w:ascii="宋体" w:hAnsi="宋体"/>
                <w:b/>
                <w:szCs w:val="21"/>
              </w:rPr>
              <w:t>3.</w:t>
            </w:r>
            <w:r>
              <w:rPr>
                <w:rFonts w:ascii="宋体" w:hAnsi="宋体" w:hint="eastAsia"/>
                <w:b/>
                <w:szCs w:val="21"/>
              </w:rPr>
              <w:t>工程实践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  <w:r>
              <w:rPr>
                <w:rFonts w:ascii="宋体" w:hAnsi="宋体"/>
                <w:b/>
                <w:szCs w:val="21"/>
              </w:rPr>
              <w:t>4.</w:t>
            </w:r>
            <w:r>
              <w:rPr>
                <w:rFonts w:ascii="宋体" w:hAnsi="宋体" w:hint="eastAsia"/>
                <w:b/>
                <w:szCs w:val="21"/>
              </w:rPr>
              <w:t>社会调查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  <w:r>
              <w:rPr>
                <w:rFonts w:ascii="宋体" w:hAnsi="宋体"/>
                <w:b/>
                <w:szCs w:val="21"/>
              </w:rPr>
              <w:t>5</w:t>
            </w:r>
            <w:r>
              <w:rPr>
                <w:rFonts w:asci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其它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</w:p>
        </w:tc>
      </w:tr>
      <w:tr w:rsidR="008F5914" w:rsidTr="00013619">
        <w:trPr>
          <w:cantSplit/>
          <w:trHeight w:val="565"/>
          <w:jc w:val="center"/>
        </w:trPr>
        <w:tc>
          <w:tcPr>
            <w:tcW w:w="1102" w:type="dxa"/>
            <w:vMerge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177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教师姓名</w:t>
            </w:r>
          </w:p>
        </w:tc>
        <w:tc>
          <w:tcPr>
            <w:tcW w:w="2083" w:type="dxa"/>
            <w:vAlign w:val="center"/>
          </w:tcPr>
          <w:p w:rsidR="008F5914" w:rsidRDefault="008F5914" w:rsidP="00443F25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1559" w:type="dxa"/>
            <w:vAlign w:val="center"/>
          </w:tcPr>
          <w:p w:rsidR="008F5914" w:rsidRDefault="008F5914" w:rsidP="00443F25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1469" w:type="dxa"/>
            <w:vAlign w:val="center"/>
          </w:tcPr>
          <w:p w:rsidR="008F5914" w:rsidRDefault="008F5914" w:rsidP="00443F25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8F5914" w:rsidTr="00013619">
        <w:trPr>
          <w:cantSplit/>
          <w:trHeight w:val="565"/>
          <w:jc w:val="center"/>
        </w:trPr>
        <w:tc>
          <w:tcPr>
            <w:tcW w:w="1102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学生情况</w:t>
            </w:r>
          </w:p>
        </w:tc>
        <w:tc>
          <w:tcPr>
            <w:tcW w:w="1177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学生姓名</w:t>
            </w:r>
          </w:p>
        </w:tc>
        <w:tc>
          <w:tcPr>
            <w:tcW w:w="2083" w:type="dxa"/>
            <w:vAlign w:val="center"/>
          </w:tcPr>
          <w:p w:rsidR="008F5914" w:rsidRDefault="008F5914" w:rsidP="00443F25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班级</w:t>
            </w:r>
          </w:p>
        </w:tc>
        <w:tc>
          <w:tcPr>
            <w:tcW w:w="1559" w:type="dxa"/>
            <w:vAlign w:val="center"/>
          </w:tcPr>
          <w:p w:rsidR="008F5914" w:rsidRDefault="008F5914" w:rsidP="00443F25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学号</w:t>
            </w:r>
          </w:p>
        </w:tc>
        <w:tc>
          <w:tcPr>
            <w:tcW w:w="1469" w:type="dxa"/>
            <w:vAlign w:val="center"/>
          </w:tcPr>
          <w:p w:rsidR="008F5914" w:rsidRDefault="008F5914" w:rsidP="00443F25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8F5914" w:rsidTr="005C1C59">
        <w:trPr>
          <w:trHeight w:val="6607"/>
          <w:jc w:val="center"/>
        </w:trPr>
        <w:tc>
          <w:tcPr>
            <w:tcW w:w="1102" w:type="dxa"/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</w:t>
            </w:r>
          </w:p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</w:t>
            </w:r>
          </w:p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内容</w:t>
            </w:r>
          </w:p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目标</w:t>
            </w:r>
          </w:p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进度</w:t>
            </w:r>
          </w:p>
        </w:tc>
        <w:tc>
          <w:tcPr>
            <w:tcW w:w="7990" w:type="dxa"/>
            <w:gridSpan w:val="6"/>
          </w:tcPr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一、本课题研究的主要内容</w:t>
            </w:r>
          </w:p>
          <w:p w:rsidR="008F5914" w:rsidRPr="00443F25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 xml:space="preserve">    </w:t>
            </w: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二、本课题计划达到的基本目标</w:t>
            </w: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 xml:space="preserve">    </w:t>
            </w: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8F5914" w:rsidRDefault="008F5914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三、计划进度</w:t>
            </w:r>
          </w:p>
          <w:tbl>
            <w:tblPr>
              <w:tblW w:w="7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856"/>
              <w:gridCol w:w="5580"/>
            </w:tblGrid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b/>
                      <w:szCs w:val="21"/>
                    </w:rPr>
                  </w:pPr>
                  <w:r w:rsidRPr="000A4EE0">
                    <w:rPr>
                      <w:rFonts w:hint="eastAsia"/>
                      <w:b/>
                      <w:szCs w:val="21"/>
                    </w:rPr>
                    <w:t>时</w:t>
                  </w:r>
                  <w:r w:rsidRPr="000A4EE0">
                    <w:rPr>
                      <w:b/>
                      <w:szCs w:val="21"/>
                    </w:rPr>
                    <w:t xml:space="preserve">  </w:t>
                  </w:r>
                  <w:r w:rsidRPr="000A4EE0">
                    <w:rPr>
                      <w:rFonts w:hint="eastAsia"/>
                      <w:b/>
                      <w:szCs w:val="21"/>
                    </w:rPr>
                    <w:t>间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b/>
                      <w:szCs w:val="21"/>
                    </w:rPr>
                  </w:pPr>
                  <w:r w:rsidRPr="000A4EE0">
                    <w:rPr>
                      <w:rFonts w:hint="eastAsia"/>
                      <w:b/>
                      <w:szCs w:val="21"/>
                    </w:rPr>
                    <w:t>毕业论文（设计）工作内容</w:t>
                  </w:r>
                </w:p>
              </w:tc>
            </w:tr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left"/>
                    <w:rPr>
                      <w:szCs w:val="21"/>
                    </w:rPr>
                  </w:pPr>
                  <w:r w:rsidRPr="000A4EE0">
                    <w:rPr>
                      <w:rFonts w:hint="eastAsia"/>
                      <w:szCs w:val="21"/>
                    </w:rPr>
                    <w:t>下达毕业论文（设计）任务书</w:t>
                  </w:r>
                </w:p>
              </w:tc>
            </w:tr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left"/>
                    <w:rPr>
                      <w:szCs w:val="21"/>
                    </w:rPr>
                  </w:pPr>
                  <w:r w:rsidRPr="000A4EE0">
                    <w:rPr>
                      <w:rFonts w:hint="eastAsia"/>
                      <w:szCs w:val="21"/>
                    </w:rPr>
                    <w:t>撰写开题报告，进行开题答辩，开提报告定稿</w:t>
                  </w:r>
                </w:p>
              </w:tc>
            </w:tr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left"/>
                    <w:rPr>
                      <w:szCs w:val="21"/>
                    </w:rPr>
                  </w:pPr>
                  <w:r w:rsidRPr="000A4EE0">
                    <w:rPr>
                      <w:rFonts w:hint="eastAsia"/>
                      <w:szCs w:val="21"/>
                    </w:rPr>
                    <w:t>在教师指导下，进行学习、调研、实验、设计等</w:t>
                  </w:r>
                </w:p>
              </w:tc>
            </w:tr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left"/>
                    <w:rPr>
                      <w:szCs w:val="21"/>
                    </w:rPr>
                  </w:pPr>
                  <w:r w:rsidRPr="000A4EE0">
                    <w:rPr>
                      <w:rFonts w:hint="eastAsia"/>
                      <w:szCs w:val="21"/>
                    </w:rPr>
                    <w:t>完成毕业论文（设计）初稿，呈指导教师检查</w:t>
                  </w:r>
                </w:p>
              </w:tc>
            </w:tr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left"/>
                    <w:rPr>
                      <w:szCs w:val="21"/>
                    </w:rPr>
                  </w:pPr>
                  <w:r w:rsidRPr="000A4EE0">
                    <w:rPr>
                      <w:rFonts w:hint="eastAsia"/>
                      <w:szCs w:val="21"/>
                    </w:rPr>
                    <w:t>完成毕业论文（设计）终稿，呈院（系）检测</w:t>
                  </w:r>
                </w:p>
              </w:tc>
            </w:tr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rPr>
                      <w:szCs w:val="21"/>
                    </w:rPr>
                  </w:pPr>
                  <w:r w:rsidRPr="000A4EE0">
                    <w:rPr>
                      <w:rFonts w:hint="eastAsia"/>
                      <w:szCs w:val="21"/>
                    </w:rPr>
                    <w:t>完成毕业论文（设计）定稿，呈指导教师和评阅教师评阅</w:t>
                  </w:r>
                  <w:r w:rsidRPr="000A4EE0">
                    <w:rPr>
                      <w:szCs w:val="21"/>
                    </w:rPr>
                    <w:t xml:space="preserve"> </w:t>
                  </w:r>
                </w:p>
              </w:tc>
            </w:tr>
            <w:tr w:rsidR="008F5914" w:rsidTr="001F118B"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5914" w:rsidRPr="000A4EE0" w:rsidRDefault="008F5914" w:rsidP="005C1C59">
                  <w:pPr>
                    <w:jc w:val="left"/>
                    <w:rPr>
                      <w:szCs w:val="21"/>
                    </w:rPr>
                  </w:pPr>
                  <w:r w:rsidRPr="000A4EE0">
                    <w:rPr>
                      <w:rFonts w:hint="eastAsia"/>
                      <w:szCs w:val="21"/>
                    </w:rPr>
                    <w:t>毕业论文（设计）答辩</w:t>
                  </w:r>
                </w:p>
              </w:tc>
            </w:tr>
          </w:tbl>
          <w:p w:rsidR="008F5914" w:rsidRDefault="008F5914" w:rsidP="008F5914">
            <w:pPr>
              <w:autoSpaceDE w:val="0"/>
              <w:autoSpaceDN w:val="0"/>
              <w:adjustRightInd w:val="0"/>
              <w:spacing w:line="360" w:lineRule="auto"/>
              <w:ind w:firstLineChars="200" w:firstLine="31680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</w:tr>
      <w:tr w:rsidR="008F5914">
        <w:trPr>
          <w:trHeight w:val="1641"/>
          <w:jc w:val="center"/>
        </w:trPr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教研室</w:t>
            </w:r>
          </w:p>
          <w:p w:rsidR="008F5914" w:rsidRDefault="008F5914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7990" w:type="dxa"/>
            <w:gridSpan w:val="6"/>
            <w:tcBorders>
              <w:bottom w:val="single" w:sz="12" w:space="0" w:color="auto"/>
            </w:tcBorders>
            <w:vAlign w:val="center"/>
          </w:tcPr>
          <w:p w:rsidR="008F5914" w:rsidRDefault="008F5914">
            <w:pPr>
              <w:spacing w:line="340" w:lineRule="exact"/>
              <w:jc w:val="left"/>
              <w:rPr>
                <w:rFonts w:ascii="宋体"/>
                <w:b/>
                <w:szCs w:val="21"/>
              </w:rPr>
            </w:pPr>
          </w:p>
          <w:p w:rsidR="008F5914" w:rsidRDefault="008F5914">
            <w:pPr>
              <w:spacing w:line="340" w:lineRule="exact"/>
              <w:rPr>
                <w:rFonts w:ascii="宋体"/>
                <w:b/>
                <w:szCs w:val="21"/>
              </w:rPr>
            </w:pPr>
          </w:p>
          <w:p w:rsidR="008F5914" w:rsidRDefault="008F5914" w:rsidP="00013619">
            <w:pPr>
              <w:wordWrap w:val="0"/>
              <w:spacing w:line="340" w:lineRule="exact"/>
              <w:ind w:right="420"/>
              <w:rPr>
                <w:rFonts w:ascii="宋体"/>
                <w:b/>
                <w:szCs w:val="21"/>
              </w:rPr>
            </w:pPr>
          </w:p>
          <w:p w:rsidR="008F5914" w:rsidRDefault="008F5914" w:rsidP="00013619">
            <w:pPr>
              <w:wordWrap w:val="0"/>
              <w:spacing w:line="340" w:lineRule="exact"/>
              <w:ind w:right="420"/>
              <w:rPr>
                <w:rFonts w:ascii="宋体"/>
                <w:b/>
                <w:szCs w:val="21"/>
              </w:rPr>
            </w:pPr>
          </w:p>
          <w:p w:rsidR="008F5914" w:rsidRDefault="008F5914" w:rsidP="008F5914">
            <w:pPr>
              <w:wordWrap w:val="0"/>
              <w:spacing w:line="340" w:lineRule="exact"/>
              <w:ind w:right="-99" w:firstLineChars="1250" w:firstLine="3168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教研室负责人签字</w:t>
            </w:r>
            <w:r>
              <w:rPr>
                <w:rFonts w:ascii="宋体" w:hAnsi="宋体"/>
                <w:b/>
                <w:szCs w:val="21"/>
              </w:rPr>
              <w:t xml:space="preserve">:      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8F5914" w:rsidRDefault="008F5914" w:rsidP="008F5914">
      <w:pPr>
        <w:autoSpaceDE w:val="0"/>
        <w:autoSpaceDN w:val="0"/>
        <w:spacing w:line="240" w:lineRule="atLeast"/>
        <w:ind w:leftChars="-50" w:left="31680" w:rightChars="-50" w:right="31680" w:hangingChars="200" w:firstLine="31680"/>
        <w:rPr>
          <w:rFonts w:ascii="仿宋_GB2312" w:eastAsia="仿宋_GB2312" w:cs="Arial"/>
          <w:sz w:val="18"/>
          <w:szCs w:val="18"/>
        </w:rPr>
      </w:pPr>
      <w:r>
        <w:rPr>
          <w:rFonts w:ascii="仿宋_GB2312" w:eastAsia="仿宋_GB2312"/>
          <w:sz w:val="18"/>
          <w:szCs w:val="18"/>
        </w:rPr>
        <w:t xml:space="preserve"> </w:t>
      </w:r>
    </w:p>
    <w:sectPr w:rsidR="008F5914" w:rsidSect="00493822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914" w:rsidRDefault="008F5914" w:rsidP="00E86B51">
      <w:r>
        <w:separator/>
      </w:r>
    </w:p>
  </w:endnote>
  <w:endnote w:type="continuationSeparator" w:id="0">
    <w:p w:rsidR="008F5914" w:rsidRDefault="008F5914" w:rsidP="00E86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914" w:rsidRDefault="008F5914" w:rsidP="00E86B51">
      <w:r>
        <w:separator/>
      </w:r>
    </w:p>
  </w:footnote>
  <w:footnote w:type="continuationSeparator" w:id="0">
    <w:p w:rsidR="008F5914" w:rsidRDefault="008F5914" w:rsidP="00E86B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3619"/>
    <w:rsid w:val="00025CE0"/>
    <w:rsid w:val="00032DCA"/>
    <w:rsid w:val="00050063"/>
    <w:rsid w:val="0006731C"/>
    <w:rsid w:val="00074868"/>
    <w:rsid w:val="00077378"/>
    <w:rsid w:val="000854B7"/>
    <w:rsid w:val="00097EB3"/>
    <w:rsid w:val="000A4EE0"/>
    <w:rsid w:val="000D4D84"/>
    <w:rsid w:val="00125BE0"/>
    <w:rsid w:val="00132CBB"/>
    <w:rsid w:val="0014647A"/>
    <w:rsid w:val="00156075"/>
    <w:rsid w:val="00172A27"/>
    <w:rsid w:val="00172DDF"/>
    <w:rsid w:val="00180496"/>
    <w:rsid w:val="0018314A"/>
    <w:rsid w:val="001A7872"/>
    <w:rsid w:val="001C02F9"/>
    <w:rsid w:val="001E5CE4"/>
    <w:rsid w:val="001F118B"/>
    <w:rsid w:val="002013A6"/>
    <w:rsid w:val="002476BC"/>
    <w:rsid w:val="002A1EC9"/>
    <w:rsid w:val="002D5AD9"/>
    <w:rsid w:val="002E18AD"/>
    <w:rsid w:val="00362B3B"/>
    <w:rsid w:val="003804E9"/>
    <w:rsid w:val="00384DF0"/>
    <w:rsid w:val="00395F33"/>
    <w:rsid w:val="003B36D6"/>
    <w:rsid w:val="003F3619"/>
    <w:rsid w:val="004029C5"/>
    <w:rsid w:val="00402C91"/>
    <w:rsid w:val="004070B4"/>
    <w:rsid w:val="004111F0"/>
    <w:rsid w:val="00437F8D"/>
    <w:rsid w:val="00443F25"/>
    <w:rsid w:val="00466E86"/>
    <w:rsid w:val="0048769C"/>
    <w:rsid w:val="00493822"/>
    <w:rsid w:val="004C6A9A"/>
    <w:rsid w:val="00533858"/>
    <w:rsid w:val="00562A52"/>
    <w:rsid w:val="0057142E"/>
    <w:rsid w:val="005B2A8E"/>
    <w:rsid w:val="005B3B1A"/>
    <w:rsid w:val="005C0DD3"/>
    <w:rsid w:val="005C1C59"/>
    <w:rsid w:val="005C2F7F"/>
    <w:rsid w:val="005E79A8"/>
    <w:rsid w:val="006037E4"/>
    <w:rsid w:val="00635AA8"/>
    <w:rsid w:val="006510FC"/>
    <w:rsid w:val="0069609A"/>
    <w:rsid w:val="006F6E74"/>
    <w:rsid w:val="00702341"/>
    <w:rsid w:val="00720867"/>
    <w:rsid w:val="007239C3"/>
    <w:rsid w:val="00735B48"/>
    <w:rsid w:val="00735F45"/>
    <w:rsid w:val="00737A5A"/>
    <w:rsid w:val="0074676C"/>
    <w:rsid w:val="00751738"/>
    <w:rsid w:val="00783737"/>
    <w:rsid w:val="00791878"/>
    <w:rsid w:val="007B48FF"/>
    <w:rsid w:val="007C3F03"/>
    <w:rsid w:val="007C62EB"/>
    <w:rsid w:val="007C7EAF"/>
    <w:rsid w:val="007D53D1"/>
    <w:rsid w:val="007D613D"/>
    <w:rsid w:val="007E5A94"/>
    <w:rsid w:val="008304DD"/>
    <w:rsid w:val="00832DBA"/>
    <w:rsid w:val="0088551B"/>
    <w:rsid w:val="008E4CDF"/>
    <w:rsid w:val="008F5914"/>
    <w:rsid w:val="009016BF"/>
    <w:rsid w:val="00945F95"/>
    <w:rsid w:val="00946F14"/>
    <w:rsid w:val="00970D7D"/>
    <w:rsid w:val="00974570"/>
    <w:rsid w:val="00991231"/>
    <w:rsid w:val="009B3010"/>
    <w:rsid w:val="009B50D7"/>
    <w:rsid w:val="009F5A7A"/>
    <w:rsid w:val="00A07B24"/>
    <w:rsid w:val="00A1362E"/>
    <w:rsid w:val="00A22FCA"/>
    <w:rsid w:val="00A71FEA"/>
    <w:rsid w:val="00AC35C4"/>
    <w:rsid w:val="00AC65BC"/>
    <w:rsid w:val="00B86163"/>
    <w:rsid w:val="00BA42E7"/>
    <w:rsid w:val="00BC7E76"/>
    <w:rsid w:val="00C12FEC"/>
    <w:rsid w:val="00C92C0B"/>
    <w:rsid w:val="00CC2BA6"/>
    <w:rsid w:val="00D512AE"/>
    <w:rsid w:val="00D97110"/>
    <w:rsid w:val="00DA2EBA"/>
    <w:rsid w:val="00DD217E"/>
    <w:rsid w:val="00DD638C"/>
    <w:rsid w:val="00E370AB"/>
    <w:rsid w:val="00E811CE"/>
    <w:rsid w:val="00E86B51"/>
    <w:rsid w:val="00EA023A"/>
    <w:rsid w:val="00EC61C0"/>
    <w:rsid w:val="00ED7329"/>
    <w:rsid w:val="00EE6337"/>
    <w:rsid w:val="00EF509A"/>
    <w:rsid w:val="00F051ED"/>
    <w:rsid w:val="00F21D71"/>
    <w:rsid w:val="00F52D1E"/>
    <w:rsid w:val="00F55992"/>
    <w:rsid w:val="00F62F96"/>
    <w:rsid w:val="00F65F5E"/>
    <w:rsid w:val="00FE5881"/>
    <w:rsid w:val="00FF10F1"/>
    <w:rsid w:val="40551718"/>
    <w:rsid w:val="47DB5E2D"/>
    <w:rsid w:val="62E9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2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493822"/>
    <w:rPr>
      <w:rFonts w:cs="Times New Roman"/>
      <w:sz w:val="21"/>
      <w:szCs w:val="21"/>
    </w:rPr>
  </w:style>
  <w:style w:type="character" w:customStyle="1" w:styleId="FooterChar">
    <w:name w:val="Footer Char"/>
    <w:uiPriority w:val="99"/>
    <w:locked/>
    <w:rsid w:val="00493822"/>
    <w:rPr>
      <w:kern w:val="2"/>
      <w:sz w:val="18"/>
    </w:rPr>
  </w:style>
  <w:style w:type="character" w:customStyle="1" w:styleId="HeaderChar">
    <w:name w:val="Header Char"/>
    <w:uiPriority w:val="99"/>
    <w:locked/>
    <w:rsid w:val="00493822"/>
    <w:rPr>
      <w:kern w:val="2"/>
      <w:sz w:val="18"/>
    </w:rPr>
  </w:style>
  <w:style w:type="paragraph" w:styleId="Header">
    <w:name w:val="header"/>
    <w:basedOn w:val="Normal"/>
    <w:link w:val="HeaderChar1"/>
    <w:uiPriority w:val="99"/>
    <w:rsid w:val="00493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ED7329"/>
    <w:rPr>
      <w:rFonts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49382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ED7329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938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329"/>
    <w:rPr>
      <w:rFonts w:cs="Times New Roman"/>
      <w:sz w:val="2"/>
    </w:rPr>
  </w:style>
  <w:style w:type="paragraph" w:styleId="CommentText">
    <w:name w:val="annotation text"/>
    <w:basedOn w:val="Normal"/>
    <w:link w:val="CommentTextChar"/>
    <w:uiPriority w:val="99"/>
    <w:semiHidden/>
    <w:rsid w:val="0049382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D7329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38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D73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61</Words>
  <Characters>349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中原工学院信息商务学院</dc:title>
  <dc:subject/>
  <dc:creator>Administrator</dc:creator>
  <cp:keywords/>
  <dc:description/>
  <cp:lastModifiedBy>tclsevers</cp:lastModifiedBy>
  <cp:revision>13</cp:revision>
  <cp:lastPrinted>2013-10-25T02:03:00Z</cp:lastPrinted>
  <dcterms:created xsi:type="dcterms:W3CDTF">2016-11-16T15:16:00Z</dcterms:created>
  <dcterms:modified xsi:type="dcterms:W3CDTF">2017-05-03T02:26:00Z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