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0C5" w:rsidRPr="00CA0CF1" w:rsidRDefault="00A850C5">
      <w:pPr>
        <w:spacing w:line="480" w:lineRule="exact"/>
        <w:rPr>
          <w:rFonts w:ascii="宋体" w:cs="宋体"/>
          <w:b/>
          <w:szCs w:val="21"/>
        </w:rPr>
      </w:pPr>
      <w:r w:rsidRPr="00CA0CF1">
        <w:rPr>
          <w:rFonts w:ascii="宋体" w:hAnsi="宋体" w:cs="宋体" w:hint="eastAsia"/>
          <w:b/>
          <w:szCs w:val="21"/>
        </w:rPr>
        <w:t>附件</w:t>
      </w:r>
      <w:r w:rsidRPr="00CA0CF1">
        <w:rPr>
          <w:rFonts w:ascii="宋体" w:hAnsi="宋体" w:cs="宋体"/>
          <w:b/>
          <w:szCs w:val="21"/>
        </w:rPr>
        <w:t>5</w:t>
      </w:r>
      <w:r>
        <w:rPr>
          <w:rFonts w:ascii="宋体" w:hAnsi="宋体" w:cs="宋体" w:hint="eastAsia"/>
          <w:b/>
          <w:szCs w:val="21"/>
        </w:rPr>
        <w:t>：</w:t>
      </w:r>
    </w:p>
    <w:p w:rsidR="00A850C5" w:rsidRDefault="00A850C5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A850C5" w:rsidRDefault="00A850C5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本科毕业论文（设计）指导记录表</w:t>
      </w:r>
    </w:p>
    <w:p w:rsidR="00A850C5" w:rsidRDefault="00A850C5">
      <w:pPr>
        <w:rPr>
          <w:rFonts w:ascii="黑体" w:eastAsia="黑体" w:hAnsi="黑体"/>
          <w:b/>
          <w:szCs w:val="21"/>
        </w:rPr>
      </w:pPr>
    </w:p>
    <w:p w:rsidR="00A850C5" w:rsidRDefault="00A850C5">
      <w:pPr>
        <w:rPr>
          <w:sz w:val="24"/>
        </w:rPr>
      </w:pPr>
      <w:r>
        <w:rPr>
          <w:rFonts w:ascii="宋体" w:hAnsi="宋体" w:hint="eastAsia"/>
          <w:b/>
          <w:szCs w:val="21"/>
        </w:rPr>
        <w:t>学生姓名：</w:t>
      </w:r>
      <w:r>
        <w:rPr>
          <w:rFonts w:ascii="宋体" w:hAnsi="宋体"/>
          <w:b/>
          <w:szCs w:val="21"/>
        </w:rPr>
        <w:t xml:space="preserve">                    </w:t>
      </w:r>
      <w:r>
        <w:rPr>
          <w:rFonts w:ascii="宋体" w:hAnsi="宋体" w:hint="eastAsia"/>
          <w:b/>
          <w:szCs w:val="21"/>
        </w:rPr>
        <w:t>学号：</w:t>
      </w:r>
      <w:r>
        <w:rPr>
          <w:rFonts w:ascii="宋体" w:hAnsi="宋体"/>
          <w:b/>
          <w:szCs w:val="21"/>
        </w:rPr>
        <w:t xml:space="preserve">               </w:t>
      </w:r>
      <w:r>
        <w:rPr>
          <w:rFonts w:ascii="宋体" w:hAnsi="宋体" w:hint="eastAsia"/>
          <w:b/>
          <w:szCs w:val="21"/>
        </w:rPr>
        <w:t>专业</w:t>
      </w:r>
      <w:r>
        <w:rPr>
          <w:rFonts w:ascii="宋体" w:hAnsi="宋体"/>
          <w:b/>
          <w:szCs w:val="21"/>
        </w:rPr>
        <w:t>/</w:t>
      </w:r>
      <w:r>
        <w:rPr>
          <w:rFonts w:ascii="宋体" w:hAnsi="宋体" w:hint="eastAsia"/>
          <w:b/>
          <w:szCs w:val="21"/>
        </w:rPr>
        <w:t>班级</w:t>
      </w:r>
      <w:r>
        <w:rPr>
          <w:rFonts w:ascii="宋体" w:hAnsi="宋体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：</w:t>
      </w:r>
    </w:p>
    <w:tbl>
      <w:tblPr>
        <w:tblW w:w="8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60"/>
        <w:gridCol w:w="688"/>
        <w:gridCol w:w="920"/>
        <w:gridCol w:w="5173"/>
        <w:gridCol w:w="1152"/>
      </w:tblGrid>
      <w:tr w:rsidR="00A850C5" w:rsidTr="00C6434A">
        <w:trPr>
          <w:cantSplit/>
          <w:trHeight w:val="521"/>
          <w:jc w:val="center"/>
        </w:trPr>
        <w:tc>
          <w:tcPr>
            <w:tcW w:w="1348" w:type="dxa"/>
            <w:gridSpan w:val="2"/>
            <w:tcBorders>
              <w:top w:val="single" w:sz="12" w:space="0" w:color="auto"/>
            </w:tcBorders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课题名称</w:t>
            </w:r>
          </w:p>
        </w:tc>
        <w:tc>
          <w:tcPr>
            <w:tcW w:w="7245" w:type="dxa"/>
            <w:gridSpan w:val="3"/>
            <w:tcBorders>
              <w:top w:val="single" w:sz="12" w:space="0" w:color="auto"/>
            </w:tcBorders>
            <w:vAlign w:val="center"/>
          </w:tcPr>
          <w:p w:rsidR="00A850C5" w:rsidRDefault="00A850C5" w:rsidP="00A850C5">
            <w:pPr>
              <w:snapToGrid w:val="0"/>
              <w:spacing w:line="400" w:lineRule="exact"/>
              <w:ind w:firstLineChars="1364" w:firstLine="31680"/>
              <w:rPr>
                <w:rFonts w:ascii="宋体"/>
                <w:b/>
                <w:color w:val="FF0000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 w:val="restart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毕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论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文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指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导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情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况</w:t>
            </w: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指导次数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指导</w:t>
            </w:r>
          </w:p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日期</w:t>
            </w: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指导内容</w:t>
            </w: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指导教师签字</w:t>
            </w: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920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A850C5" w:rsidTr="00D755A3">
        <w:trPr>
          <w:cantSplit/>
          <w:trHeight w:val="795"/>
          <w:jc w:val="center"/>
        </w:trPr>
        <w:tc>
          <w:tcPr>
            <w:tcW w:w="660" w:type="dxa"/>
            <w:vMerge/>
            <w:tcBorders>
              <w:bottom w:val="single" w:sz="12" w:space="0" w:color="auto"/>
            </w:tcBorders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920" w:type="dxa"/>
            <w:tcBorders>
              <w:bottom w:val="single" w:sz="12" w:space="0" w:color="auto"/>
            </w:tcBorders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5173" w:type="dxa"/>
            <w:tcBorders>
              <w:bottom w:val="single" w:sz="12" w:space="0" w:color="auto"/>
            </w:tcBorders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2" w:type="dxa"/>
            <w:tcBorders>
              <w:bottom w:val="single" w:sz="12" w:space="0" w:color="auto"/>
            </w:tcBorders>
            <w:vAlign w:val="center"/>
          </w:tcPr>
          <w:p w:rsidR="00A850C5" w:rsidRDefault="00A850C5">
            <w:pPr>
              <w:snapToGrid w:val="0"/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</w:tbl>
    <w:p w:rsidR="00A850C5" w:rsidRPr="0020125F" w:rsidRDefault="00A850C5" w:rsidP="0020125F">
      <w:pPr>
        <w:autoSpaceDE w:val="0"/>
        <w:autoSpaceDN w:val="0"/>
        <w:spacing w:line="400" w:lineRule="exact"/>
        <w:rPr>
          <w:rFonts w:ascii="宋体" w:cs="Arial"/>
          <w:szCs w:val="21"/>
        </w:rPr>
      </w:pPr>
      <w:r w:rsidRPr="0020125F">
        <w:rPr>
          <w:rFonts w:ascii="宋体" w:hAnsi="宋体" w:cs="Arial" w:hint="eastAsia"/>
          <w:b/>
          <w:szCs w:val="21"/>
        </w:rPr>
        <w:t>备注：</w:t>
      </w:r>
      <w:r w:rsidRPr="0020125F">
        <w:rPr>
          <w:rFonts w:ascii="宋体" w:hAnsi="宋体" w:cs="Arial" w:hint="eastAsia"/>
          <w:szCs w:val="21"/>
        </w:rPr>
        <w:t>学生手工认真填写每次指导内容，并由指导教师签字确认</w:t>
      </w:r>
      <w:r w:rsidRPr="0020125F">
        <w:rPr>
          <w:rFonts w:ascii="宋体" w:hAnsi="宋体" w:hint="eastAsia"/>
          <w:szCs w:val="21"/>
        </w:rPr>
        <w:t>。</w:t>
      </w:r>
      <w:bookmarkStart w:id="0" w:name="_GoBack"/>
      <w:bookmarkEnd w:id="0"/>
    </w:p>
    <w:sectPr w:rsidR="00A850C5" w:rsidRPr="0020125F" w:rsidSect="00FC20B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0C5" w:rsidRDefault="00A850C5" w:rsidP="005B5840">
      <w:r>
        <w:separator/>
      </w:r>
    </w:p>
  </w:endnote>
  <w:endnote w:type="continuationSeparator" w:id="0">
    <w:p w:rsidR="00A850C5" w:rsidRDefault="00A850C5" w:rsidP="005B5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0C5" w:rsidRDefault="00A850C5" w:rsidP="005B5840">
      <w:r>
        <w:separator/>
      </w:r>
    </w:p>
  </w:footnote>
  <w:footnote w:type="continuationSeparator" w:id="0">
    <w:p w:rsidR="00A850C5" w:rsidRDefault="00A850C5" w:rsidP="005B58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3B3"/>
    <w:rsid w:val="00071B71"/>
    <w:rsid w:val="000902FB"/>
    <w:rsid w:val="000B4F3B"/>
    <w:rsid w:val="000E7E7D"/>
    <w:rsid w:val="00100CE4"/>
    <w:rsid w:val="00121561"/>
    <w:rsid w:val="00146172"/>
    <w:rsid w:val="001A02F6"/>
    <w:rsid w:val="001D4D10"/>
    <w:rsid w:val="001E24E4"/>
    <w:rsid w:val="0020125F"/>
    <w:rsid w:val="00232FC5"/>
    <w:rsid w:val="00297A3E"/>
    <w:rsid w:val="002D58D0"/>
    <w:rsid w:val="002E7319"/>
    <w:rsid w:val="00323906"/>
    <w:rsid w:val="00381C79"/>
    <w:rsid w:val="003D1824"/>
    <w:rsid w:val="003E1704"/>
    <w:rsid w:val="00415985"/>
    <w:rsid w:val="00495619"/>
    <w:rsid w:val="0056466F"/>
    <w:rsid w:val="00565D51"/>
    <w:rsid w:val="00590DD6"/>
    <w:rsid w:val="005B5840"/>
    <w:rsid w:val="005F1DCE"/>
    <w:rsid w:val="00696E8B"/>
    <w:rsid w:val="006972BD"/>
    <w:rsid w:val="006C17B6"/>
    <w:rsid w:val="00747DA2"/>
    <w:rsid w:val="0077500E"/>
    <w:rsid w:val="007C7E12"/>
    <w:rsid w:val="00882312"/>
    <w:rsid w:val="008D4E1B"/>
    <w:rsid w:val="0090187D"/>
    <w:rsid w:val="00934806"/>
    <w:rsid w:val="00941D2D"/>
    <w:rsid w:val="00944564"/>
    <w:rsid w:val="00981C6C"/>
    <w:rsid w:val="009C03F9"/>
    <w:rsid w:val="009E63B3"/>
    <w:rsid w:val="00A04D81"/>
    <w:rsid w:val="00A64FAC"/>
    <w:rsid w:val="00A850C5"/>
    <w:rsid w:val="00A96DDE"/>
    <w:rsid w:val="00AC47A5"/>
    <w:rsid w:val="00AE3B97"/>
    <w:rsid w:val="00B51553"/>
    <w:rsid w:val="00BC3355"/>
    <w:rsid w:val="00BE3B79"/>
    <w:rsid w:val="00BE7735"/>
    <w:rsid w:val="00BF7FE3"/>
    <w:rsid w:val="00C5142A"/>
    <w:rsid w:val="00C60812"/>
    <w:rsid w:val="00C6434A"/>
    <w:rsid w:val="00C74A4E"/>
    <w:rsid w:val="00C9692A"/>
    <w:rsid w:val="00CA0CF1"/>
    <w:rsid w:val="00CE2D0A"/>
    <w:rsid w:val="00D31A58"/>
    <w:rsid w:val="00D755A3"/>
    <w:rsid w:val="00E13FB1"/>
    <w:rsid w:val="00E22AA6"/>
    <w:rsid w:val="00E325F1"/>
    <w:rsid w:val="00E57118"/>
    <w:rsid w:val="00E948FD"/>
    <w:rsid w:val="00EA30ED"/>
    <w:rsid w:val="00EC441F"/>
    <w:rsid w:val="00EE1508"/>
    <w:rsid w:val="00F518C4"/>
    <w:rsid w:val="00F5337C"/>
    <w:rsid w:val="00FA10E7"/>
    <w:rsid w:val="00FC20B0"/>
    <w:rsid w:val="00FD7E75"/>
    <w:rsid w:val="0DA1499C"/>
    <w:rsid w:val="7A18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B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FC20B0"/>
    <w:rPr>
      <w:kern w:val="2"/>
      <w:sz w:val="18"/>
    </w:rPr>
  </w:style>
  <w:style w:type="character" w:customStyle="1" w:styleId="FooterChar">
    <w:name w:val="Footer Char"/>
    <w:uiPriority w:val="99"/>
    <w:locked/>
    <w:rsid w:val="00FC20B0"/>
    <w:rPr>
      <w:kern w:val="2"/>
      <w:sz w:val="18"/>
    </w:rPr>
  </w:style>
  <w:style w:type="paragraph" w:styleId="Header">
    <w:name w:val="header"/>
    <w:basedOn w:val="Normal"/>
    <w:link w:val="HeaderChar1"/>
    <w:uiPriority w:val="99"/>
    <w:rsid w:val="00FC2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FD7E75"/>
    <w:rPr>
      <w:rFonts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FC2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FD7E7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37</Words>
  <Characters>216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tclsevers</cp:lastModifiedBy>
  <cp:revision>9</cp:revision>
  <dcterms:created xsi:type="dcterms:W3CDTF">2016-11-16T15:15:00Z</dcterms:created>
  <dcterms:modified xsi:type="dcterms:W3CDTF">2017-05-03T02:35:00Z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